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E1F98" w14:textId="77777777" w:rsidR="00D73F77" w:rsidRDefault="00D73F77" w:rsidP="00CF1EEE">
      <w:pPr>
        <w:pStyle w:val="Koptekst"/>
        <w:jc w:val="center"/>
        <w:rPr>
          <w:b/>
          <w:sz w:val="20"/>
        </w:rPr>
      </w:pPr>
    </w:p>
    <w:p w14:paraId="79BEF6A3" w14:textId="77777777" w:rsidR="00CF1EEE" w:rsidRDefault="00DB3BEF" w:rsidP="00CF1EEE">
      <w:pPr>
        <w:pStyle w:val="Koptekst"/>
        <w:jc w:val="center"/>
        <w:rPr>
          <w:b/>
          <w:sz w:val="20"/>
        </w:rPr>
      </w:pPr>
      <w:r w:rsidRPr="006D298F">
        <w:rPr>
          <w:b/>
          <w:sz w:val="20"/>
        </w:rPr>
        <w:t>APPENDIX</w:t>
      </w:r>
      <w:r w:rsidR="008335BB" w:rsidRPr="006D298F">
        <w:rPr>
          <w:b/>
          <w:sz w:val="20"/>
        </w:rPr>
        <w:t xml:space="preserve"> 2</w:t>
      </w:r>
      <w:r w:rsidRPr="006D298F">
        <w:rPr>
          <w:b/>
          <w:sz w:val="20"/>
        </w:rPr>
        <w:t>:</w:t>
      </w:r>
      <w:r w:rsidRPr="00C5267F">
        <w:rPr>
          <w:b/>
          <w:sz w:val="20"/>
        </w:rPr>
        <w:t xml:space="preserve"> </w:t>
      </w:r>
    </w:p>
    <w:p w14:paraId="2E08C520" w14:textId="77777777" w:rsidR="00C5267F" w:rsidRPr="00C5267F" w:rsidRDefault="00C5267F" w:rsidP="00CF1EEE">
      <w:pPr>
        <w:pStyle w:val="Koptekst"/>
        <w:jc w:val="center"/>
        <w:rPr>
          <w:b/>
          <w:sz w:val="20"/>
        </w:rPr>
      </w:pPr>
    </w:p>
    <w:p w14:paraId="217F247C" w14:textId="77777777" w:rsidR="00CF1EEE" w:rsidRPr="00C5267F" w:rsidRDefault="00CF1EEE" w:rsidP="00CF1EEE">
      <w:pPr>
        <w:pStyle w:val="Koptekst"/>
        <w:jc w:val="center"/>
        <w:rPr>
          <w:b/>
          <w:sz w:val="20"/>
        </w:rPr>
      </w:pPr>
      <w:r w:rsidRPr="00C5267F">
        <w:rPr>
          <w:b/>
          <w:sz w:val="20"/>
        </w:rPr>
        <w:fldChar w:fldCharType="begin" w:fldLock="1"/>
      </w:r>
      <w:r w:rsidRPr="00C5267F">
        <w:rPr>
          <w:b/>
          <w:sz w:val="20"/>
        </w:rPr>
        <w:instrText xml:space="preserve"> mitVV VV893AE1066B3A45D2A7F926AC48BCC55D \* MERGEFORMAT </w:instrText>
      </w:r>
      <w:r w:rsidRPr="00C5267F">
        <w:rPr>
          <w:b/>
          <w:sz w:val="20"/>
        </w:rPr>
        <w:fldChar w:fldCharType="separate"/>
      </w:r>
      <w:r w:rsidR="00422012" w:rsidRPr="00C5267F">
        <w:rPr>
          <w:b/>
          <w:bCs/>
          <w:sz w:val="20"/>
        </w:rPr>
        <w:t>Samenwerking bouwteamfase</w:t>
      </w:r>
      <w:r w:rsidRPr="00C5267F">
        <w:rPr>
          <w:b/>
          <w:sz w:val="20"/>
        </w:rPr>
        <w:fldChar w:fldCharType="end"/>
      </w:r>
    </w:p>
    <w:p w14:paraId="25A763F1" w14:textId="77777777" w:rsidR="008E364B" w:rsidRDefault="008E364B"/>
    <w:p w14:paraId="21B1E58D" w14:textId="77777777" w:rsidR="0012480E" w:rsidRDefault="0012480E" w:rsidP="005A2663"/>
    <w:p w14:paraId="40C01343" w14:textId="77777777" w:rsidR="00963093" w:rsidRDefault="00422012" w:rsidP="00834086">
      <w:r>
        <w:t xml:space="preserve">In dit document wordt </w:t>
      </w:r>
      <w:r w:rsidR="00D846B9">
        <w:t>het</w:t>
      </w:r>
      <w:r w:rsidR="00782E08">
        <w:t xml:space="preserve"> kader gegeven </w:t>
      </w:r>
      <w:r w:rsidR="00963093">
        <w:t xml:space="preserve"> hoe</w:t>
      </w:r>
      <w:r w:rsidR="00D73F77">
        <w:t xml:space="preserve"> </w:t>
      </w:r>
      <w:r w:rsidR="00963093">
        <w:t xml:space="preserve">in bouwteam-verband samengewerkt dient te worden. </w:t>
      </w:r>
      <w:r w:rsidR="00D73F77">
        <w:t>Voor de aanbesteding</w:t>
      </w:r>
      <w:r w:rsidR="00963093">
        <w:t xml:space="preserve"> </w:t>
      </w:r>
      <w:r w:rsidR="00D73F77">
        <w:t>en het project is</w:t>
      </w:r>
      <w:r w:rsidR="00963093">
        <w:t xml:space="preserve"> </w:t>
      </w:r>
      <w:r w:rsidR="00D73F77">
        <w:t xml:space="preserve">het </w:t>
      </w:r>
      <w:r w:rsidR="00963093">
        <w:t xml:space="preserve">de minimale eis met betrekking tot de project- en procesorganisatie van de opdrachtnemer. </w:t>
      </w:r>
    </w:p>
    <w:p w14:paraId="23AFBE4B" w14:textId="77777777" w:rsidR="00963093" w:rsidRDefault="00963093" w:rsidP="00834086"/>
    <w:p w14:paraId="28240BA1" w14:textId="1D89CAD5" w:rsidR="00851239" w:rsidRDefault="00D73F77" w:rsidP="00834086">
      <w:r>
        <w:t xml:space="preserve">De grondslag voor de samenwerking is </w:t>
      </w:r>
      <w:r w:rsidR="00926BC9">
        <w:t xml:space="preserve">de </w:t>
      </w:r>
      <w:r>
        <w:t xml:space="preserve">overeenkomst en </w:t>
      </w:r>
      <w:r w:rsidR="00926BC9">
        <w:t xml:space="preserve">de </w:t>
      </w:r>
      <w:r>
        <w:t xml:space="preserve">inschrijvingsdocumenten. In de bouwteam-overeenkomst met bijbehorende appendices staat beschreven welke producten in </w:t>
      </w:r>
      <w:r w:rsidR="00523AD2">
        <w:t>bouwteam</w:t>
      </w:r>
      <w:r>
        <w:t xml:space="preserve">fase </w:t>
      </w:r>
      <w:r w:rsidR="00523AD2">
        <w:t xml:space="preserve">(fase </w:t>
      </w:r>
      <w:r>
        <w:t>1</w:t>
      </w:r>
      <w:r w:rsidR="00523AD2">
        <w:t>)</w:t>
      </w:r>
      <w:r>
        <w:t xml:space="preserve"> </w:t>
      </w:r>
      <w:r w:rsidR="00851239">
        <w:t xml:space="preserve">opgesteld en aangeleverd moeten worden. </w:t>
      </w:r>
      <w:r w:rsidR="008D73CD">
        <w:t>Voor een optimale samenwerking zijn diverse overleggen benodigd</w:t>
      </w:r>
      <w:r w:rsidR="0036238D">
        <w:t xml:space="preserve"> en is een op het project afgestemde teamsamenstelling van belang</w:t>
      </w:r>
      <w:r w:rsidR="008D73CD">
        <w:t>.</w:t>
      </w:r>
      <w:r w:rsidR="00D21611">
        <w:t xml:space="preserve"> In </w:t>
      </w:r>
      <w:r w:rsidR="001A0CE6">
        <w:t>de EMVI wordt de ON gevraagd dit</w:t>
      </w:r>
      <w:r w:rsidR="00D21611">
        <w:t xml:space="preserve"> vorm te geven</w:t>
      </w:r>
      <w:r w:rsidR="000E58A5">
        <w:t xml:space="preserve">. In deze appendix staan </w:t>
      </w:r>
      <w:r w:rsidR="000E58A5" w:rsidRPr="006D298F">
        <w:t xml:space="preserve">de </w:t>
      </w:r>
      <w:r w:rsidR="003677F8" w:rsidRPr="006D298F">
        <w:t xml:space="preserve">bijbehorende </w:t>
      </w:r>
      <w:r w:rsidR="000E58A5" w:rsidRPr="006D298F">
        <w:t>randvoorwaarden</w:t>
      </w:r>
      <w:r w:rsidR="000E58A5">
        <w:t>.</w:t>
      </w:r>
      <w:r w:rsidR="003677F8">
        <w:t xml:space="preserve"> </w:t>
      </w:r>
    </w:p>
    <w:p w14:paraId="09DEE4CD" w14:textId="77777777" w:rsidR="00295086" w:rsidRDefault="00295086" w:rsidP="00295086"/>
    <w:p w14:paraId="46FC409F" w14:textId="77777777" w:rsidR="00D846B9" w:rsidRPr="0091545D" w:rsidRDefault="00D846B9" w:rsidP="00D846B9">
      <w:pPr>
        <w:rPr>
          <w:b/>
        </w:rPr>
      </w:pPr>
      <w:r w:rsidRPr="0091545D">
        <w:rPr>
          <w:b/>
        </w:rPr>
        <w:t>Context samenwerking</w:t>
      </w:r>
    </w:p>
    <w:p w14:paraId="5647FDC9" w14:textId="77777777" w:rsidR="00274B3A" w:rsidRDefault="00D846B9" w:rsidP="00D846B9">
      <w:r w:rsidRPr="00D846B9">
        <w:t xml:space="preserve">Werkzaamheden vinden plaats </w:t>
      </w:r>
      <w:r w:rsidR="00274B3A">
        <w:t xml:space="preserve">in de ringvaart en Oude Wetering. In het zomer seizoen wordt deze route veelvuldig bevaren. </w:t>
      </w:r>
    </w:p>
    <w:p w14:paraId="22DFE2AF" w14:textId="49D47FEC" w:rsidR="00274B3A" w:rsidRDefault="00274B3A" w:rsidP="00D846B9">
      <w:r>
        <w:t xml:space="preserve">Veiligheid en circulair werken </w:t>
      </w:r>
      <w:r w:rsidR="00E334D7">
        <w:t xml:space="preserve">zijn belangrijk </w:t>
      </w:r>
      <w:r>
        <w:t>binnen R</w:t>
      </w:r>
      <w:r w:rsidR="00E334D7">
        <w:t>ij</w:t>
      </w:r>
      <w:r>
        <w:t>nland</w:t>
      </w:r>
      <w:r w:rsidR="00E334D7">
        <w:t>.</w:t>
      </w:r>
    </w:p>
    <w:p w14:paraId="0208252D" w14:textId="77777777" w:rsidR="00274B3A" w:rsidRDefault="00274B3A" w:rsidP="00D846B9"/>
    <w:p w14:paraId="0D86DB69" w14:textId="77777777" w:rsidR="00D846B9" w:rsidRPr="0091545D" w:rsidRDefault="00D846B9" w:rsidP="00D846B9">
      <w:pPr>
        <w:pStyle w:val="Tekstopmerking"/>
        <w:rPr>
          <w:rFonts w:ascii="Verdana" w:eastAsia="Times New Roman" w:hAnsi="Verdana" w:cs="Times New Roman"/>
          <w:lang w:eastAsia="nl-NL"/>
        </w:rPr>
      </w:pPr>
      <w:r>
        <w:rPr>
          <w:rFonts w:ascii="Verdana" w:eastAsia="Times New Roman" w:hAnsi="Verdana" w:cs="Times New Roman"/>
          <w:lang w:eastAsia="nl-NL"/>
        </w:rPr>
        <w:t xml:space="preserve">De onderstaande </w:t>
      </w:r>
      <w:r w:rsidRPr="0091545D">
        <w:rPr>
          <w:rFonts w:ascii="Verdana" w:eastAsia="Times New Roman" w:hAnsi="Verdana" w:cs="Times New Roman"/>
          <w:lang w:eastAsia="nl-NL"/>
        </w:rPr>
        <w:t xml:space="preserve">punten </w:t>
      </w:r>
      <w:r>
        <w:rPr>
          <w:rFonts w:ascii="Verdana" w:eastAsia="Times New Roman" w:hAnsi="Verdana" w:cs="Times New Roman"/>
          <w:lang w:eastAsia="nl-NL"/>
        </w:rPr>
        <w:t xml:space="preserve">zijn </w:t>
      </w:r>
      <w:r w:rsidRPr="0091545D">
        <w:rPr>
          <w:rFonts w:ascii="Verdana" w:eastAsia="Times New Roman" w:hAnsi="Verdana" w:cs="Times New Roman"/>
          <w:lang w:eastAsia="nl-NL"/>
        </w:rPr>
        <w:t xml:space="preserve">voor de opdrachtgever </w:t>
      </w:r>
      <w:r>
        <w:rPr>
          <w:rFonts w:ascii="Verdana" w:eastAsia="Times New Roman" w:hAnsi="Verdana" w:cs="Times New Roman"/>
          <w:lang w:eastAsia="nl-NL"/>
        </w:rPr>
        <w:t>daarom erg belangrijk:</w:t>
      </w:r>
    </w:p>
    <w:p w14:paraId="099BF722" w14:textId="77777777" w:rsidR="00D846B9" w:rsidRPr="002E4981" w:rsidRDefault="00D846B9" w:rsidP="002E4981">
      <w:pPr>
        <w:pStyle w:val="Tekstopmerking"/>
        <w:numPr>
          <w:ilvl w:val="0"/>
          <w:numId w:val="18"/>
        </w:numPr>
        <w:rPr>
          <w:rFonts w:ascii="Verdana" w:eastAsia="Times New Roman" w:hAnsi="Verdana" w:cs="Times New Roman"/>
          <w:lang w:eastAsia="nl-NL"/>
        </w:rPr>
      </w:pPr>
      <w:r w:rsidRPr="002E4981">
        <w:rPr>
          <w:rFonts w:ascii="Verdana" w:eastAsia="Times New Roman" w:hAnsi="Verdana" w:cs="Times New Roman"/>
          <w:lang w:eastAsia="nl-NL"/>
        </w:rPr>
        <w:t>Voorkomen van schade, veilig werken en voorkomen/beperken van omgevingshinder en de duur ervan. We zijn te gast!</w:t>
      </w:r>
      <w:r w:rsidR="002E4981" w:rsidRPr="002E4981">
        <w:rPr>
          <w:rFonts w:ascii="Verdana" w:eastAsia="Times New Roman" w:hAnsi="Verdana" w:cs="Times New Roman"/>
          <w:lang w:eastAsia="nl-NL"/>
        </w:rPr>
        <w:t xml:space="preserve"> </w:t>
      </w:r>
    </w:p>
    <w:p w14:paraId="3F648F5F" w14:textId="67C61AD2" w:rsidR="00D846B9" w:rsidRPr="0091545D" w:rsidRDefault="00D846B9" w:rsidP="00D846B9">
      <w:pPr>
        <w:pStyle w:val="Tekstopmerking"/>
        <w:numPr>
          <w:ilvl w:val="0"/>
          <w:numId w:val="18"/>
        </w:numPr>
        <w:rPr>
          <w:rFonts w:ascii="Verdana" w:eastAsia="Times New Roman" w:hAnsi="Verdana" w:cs="Times New Roman"/>
          <w:lang w:eastAsia="nl-NL"/>
        </w:rPr>
      </w:pPr>
      <w:r w:rsidRPr="0091545D">
        <w:rPr>
          <w:rFonts w:ascii="Verdana" w:eastAsia="Times New Roman" w:hAnsi="Verdana" w:cs="Times New Roman"/>
          <w:lang w:eastAsia="nl-NL"/>
        </w:rPr>
        <w:t>Rekening houden met</w:t>
      </w:r>
      <w:r w:rsidR="00AA25F3">
        <w:rPr>
          <w:rFonts w:ascii="Verdana" w:eastAsia="Times New Roman" w:hAnsi="Verdana" w:cs="Times New Roman"/>
          <w:lang w:eastAsia="nl-NL"/>
        </w:rPr>
        <w:t xml:space="preserve"> de stakeholders in de omgeving</w:t>
      </w:r>
      <w:r w:rsidR="00646F01">
        <w:rPr>
          <w:rFonts w:ascii="Verdana" w:eastAsia="Times New Roman" w:hAnsi="Verdana" w:cs="Times New Roman"/>
          <w:lang w:eastAsia="nl-NL"/>
        </w:rPr>
        <w:t>.</w:t>
      </w:r>
    </w:p>
    <w:p w14:paraId="0FDCF5F3" w14:textId="77777777" w:rsidR="00D846B9" w:rsidRDefault="00D846B9" w:rsidP="00D846B9">
      <w:pPr>
        <w:pStyle w:val="Tekstopmerking"/>
        <w:numPr>
          <w:ilvl w:val="0"/>
          <w:numId w:val="18"/>
        </w:numPr>
      </w:pPr>
      <w:r w:rsidRPr="0091545D">
        <w:rPr>
          <w:rFonts w:ascii="Verdana" w:eastAsia="Times New Roman" w:hAnsi="Verdana" w:cs="Times New Roman"/>
          <w:lang w:eastAsia="nl-NL"/>
        </w:rPr>
        <w:t>Het halen van de planning</w:t>
      </w:r>
      <w:r>
        <w:t xml:space="preserve">. </w:t>
      </w:r>
    </w:p>
    <w:p w14:paraId="2AD414DD" w14:textId="4957D6B3" w:rsidR="00D846B9" w:rsidRDefault="001A0CE6" w:rsidP="00295086">
      <w:r>
        <w:t xml:space="preserve">We verwachten van de opdrachtnemer dat deze met bovenstaande punten rekening houdt bij </w:t>
      </w:r>
      <w:r w:rsidR="00646F01">
        <w:t xml:space="preserve">inrichting van </w:t>
      </w:r>
      <w:r>
        <w:t xml:space="preserve">de samenwerking in het algemeen en </w:t>
      </w:r>
      <w:r w:rsidR="00646F01">
        <w:t xml:space="preserve">bij de </w:t>
      </w:r>
      <w:r>
        <w:t>teamsamenstelling.</w:t>
      </w:r>
    </w:p>
    <w:p w14:paraId="253134DC" w14:textId="1EB06B3F" w:rsidR="00D846B9" w:rsidRDefault="00D846B9" w:rsidP="00295086"/>
    <w:p w14:paraId="6BC595D7" w14:textId="4DC23A25" w:rsidR="00782E08" w:rsidRPr="005A2663" w:rsidRDefault="00782E08" w:rsidP="00294206">
      <w:pPr>
        <w:rPr>
          <w:b/>
        </w:rPr>
      </w:pPr>
      <w:r w:rsidRPr="005A2663">
        <w:rPr>
          <w:b/>
        </w:rPr>
        <w:t>Teamsamenstelling</w:t>
      </w:r>
      <w:r w:rsidR="003D6DF5">
        <w:rPr>
          <w:b/>
        </w:rPr>
        <w:t xml:space="preserve"> HHR</w:t>
      </w:r>
    </w:p>
    <w:p w14:paraId="5DC5AA07" w14:textId="568ECB10" w:rsidR="00B61CF3" w:rsidRDefault="00294206" w:rsidP="0001462B">
      <w:r>
        <w:t>Vanuit hoogheemraadschap Rijnland is er een IPM team</w:t>
      </w:r>
      <w:r w:rsidR="00274B3A">
        <w:t>-light</w:t>
      </w:r>
      <w:r>
        <w:t xml:space="preserve"> voor het </w:t>
      </w:r>
      <w:r w:rsidR="00274B3A">
        <w:t>project Noodkeringen</w:t>
      </w:r>
      <w:r>
        <w:t xml:space="preserve">, waarin 5 </w:t>
      </w:r>
      <w:r w:rsidR="00274B3A">
        <w:t>IPM-</w:t>
      </w:r>
      <w:r>
        <w:t xml:space="preserve">rollen zijn </w:t>
      </w:r>
      <w:r w:rsidR="00274B3A">
        <w:t xml:space="preserve">verdeeld over 3 mensen </w:t>
      </w:r>
      <w:r>
        <w:t xml:space="preserve">die hun eigen discipline </w:t>
      </w:r>
      <w:r w:rsidR="00274B3A">
        <w:t xml:space="preserve"> PM/CM, TM/OM en </w:t>
      </w:r>
      <w:proofErr w:type="spellStart"/>
      <w:r w:rsidR="00274B3A">
        <w:t>MPb</w:t>
      </w:r>
      <w:proofErr w:type="spellEnd"/>
      <w:r w:rsidR="00274B3A">
        <w:t xml:space="preserve"> </w:t>
      </w:r>
      <w:r>
        <w:t xml:space="preserve">vertegenwoordigen en behartigen. </w:t>
      </w:r>
    </w:p>
    <w:p w14:paraId="0318C4B5" w14:textId="77777777" w:rsidR="00046702" w:rsidRDefault="00046702" w:rsidP="00711566"/>
    <w:p w14:paraId="683F1863" w14:textId="4F0FB0EB" w:rsidR="00E43D2B" w:rsidRDefault="00E43D2B" w:rsidP="00711566">
      <w:r>
        <w:t xml:space="preserve">In </w:t>
      </w:r>
      <w:r w:rsidR="00560734">
        <w:t>bouw</w:t>
      </w:r>
      <w:r w:rsidR="00523AD2">
        <w:t>team</w:t>
      </w:r>
      <w:r w:rsidR="00560734">
        <w:t>fase</w:t>
      </w:r>
      <w:r w:rsidR="00523AD2">
        <w:t xml:space="preserve"> (fase 1)</w:t>
      </w:r>
      <w:r w:rsidR="00FB1639">
        <w:t xml:space="preserve"> </w:t>
      </w:r>
      <w:r>
        <w:t>denkt en werkt het IPM team</w:t>
      </w:r>
      <w:r w:rsidR="00E334D7">
        <w:t>-light</w:t>
      </w:r>
      <w:r>
        <w:t xml:space="preserve"> </w:t>
      </w:r>
      <w:r w:rsidR="00711566">
        <w:t>mee over de inhoudelijke punten van de werkzaamheden</w:t>
      </w:r>
      <w:r>
        <w:t>.</w:t>
      </w:r>
    </w:p>
    <w:p w14:paraId="5797767E" w14:textId="5071AFF9" w:rsidR="00711566" w:rsidRDefault="00523AD2" w:rsidP="00711566">
      <w:r>
        <w:t>In</w:t>
      </w:r>
      <w:r w:rsidR="00730A70">
        <w:t xml:space="preserve"> de </w:t>
      </w:r>
      <w:r>
        <w:t>uitvoerings</w:t>
      </w:r>
      <w:r w:rsidR="008758F7">
        <w:t>fase</w:t>
      </w:r>
      <w:r w:rsidR="00730A70">
        <w:t xml:space="preserve"> </w:t>
      </w:r>
      <w:r w:rsidR="004927B2">
        <w:t xml:space="preserve">(fase 2) </w:t>
      </w:r>
      <w:r w:rsidR="00730A70">
        <w:t xml:space="preserve">zal </w:t>
      </w:r>
      <w:r w:rsidR="00E43D2B">
        <w:t xml:space="preserve">er binnen </w:t>
      </w:r>
      <w:r w:rsidR="00730A70">
        <w:t>contractmanage</w:t>
      </w:r>
      <w:r w:rsidR="00E43D2B">
        <w:t xml:space="preserve">ment een team worden samengesteld met </w:t>
      </w:r>
      <w:r w:rsidR="008758F7">
        <w:t xml:space="preserve">een </w:t>
      </w:r>
      <w:proofErr w:type="spellStart"/>
      <w:r w:rsidR="00AA25F3">
        <w:t>toetscoördinator</w:t>
      </w:r>
      <w:proofErr w:type="spellEnd"/>
      <w:r w:rsidR="00E43D2B">
        <w:t>, auditor en waarnemer. CM is tijdens deze fase 1</w:t>
      </w:r>
      <w:r w:rsidR="00E43D2B" w:rsidRPr="00E43D2B">
        <w:rPr>
          <w:vertAlign w:val="superscript"/>
        </w:rPr>
        <w:t>e</w:t>
      </w:r>
      <w:r w:rsidR="00E43D2B">
        <w:t xml:space="preserve"> aanspreekpunt voor </w:t>
      </w:r>
      <w:r w:rsidR="008758F7">
        <w:t xml:space="preserve">de </w:t>
      </w:r>
      <w:r w:rsidR="00E43D2B">
        <w:t>ON</w:t>
      </w:r>
      <w:r w:rsidR="008758F7">
        <w:t>.</w:t>
      </w:r>
      <w:r w:rsidR="00730A70">
        <w:t xml:space="preserve"> </w:t>
      </w:r>
    </w:p>
    <w:p w14:paraId="68A99929" w14:textId="77777777" w:rsidR="00782E08" w:rsidRDefault="00782E08" w:rsidP="00711566"/>
    <w:p w14:paraId="4D65AE7C" w14:textId="77777777" w:rsidR="00CF44DE" w:rsidRDefault="00560734" w:rsidP="00CF44DE">
      <w:r>
        <w:t xml:space="preserve">Rijnland heeft voor dit project de volgende partijen als expertise beschikbaar. </w:t>
      </w:r>
    </w:p>
    <w:p w14:paraId="50E396CC" w14:textId="77777777" w:rsidR="00CF44DE" w:rsidRDefault="00CF44DE" w:rsidP="00CF44DE"/>
    <w:p w14:paraId="461D0273" w14:textId="18BDA257" w:rsidR="00560734" w:rsidRDefault="00CF44DE" w:rsidP="00CF44DE">
      <w:pPr>
        <w:pStyle w:val="Lijstalinea"/>
        <w:numPr>
          <w:ilvl w:val="0"/>
          <w:numId w:val="18"/>
        </w:numPr>
      </w:pPr>
      <w:proofErr w:type="spellStart"/>
      <w:r>
        <w:t>W</w:t>
      </w:r>
      <w:r w:rsidR="003A0E4F">
        <w:t>itteveen+Bos</w:t>
      </w:r>
      <w:proofErr w:type="spellEnd"/>
      <w:r w:rsidR="003A0E4F">
        <w:t xml:space="preserve"> (in de rol van back office ter ondersteuning voor bepaalde contractzaken en technische kennis)</w:t>
      </w:r>
    </w:p>
    <w:p w14:paraId="61F3D6A8" w14:textId="6774A58F" w:rsidR="00CF44DE" w:rsidRDefault="00CF44DE" w:rsidP="00560734">
      <w:pPr>
        <w:pStyle w:val="Lijstalinea"/>
        <w:numPr>
          <w:ilvl w:val="0"/>
          <w:numId w:val="18"/>
        </w:numPr>
      </w:pPr>
      <w:r>
        <w:t>SE- en contractspecialist U. Ahmed</w:t>
      </w:r>
      <w:r w:rsidR="003A0E4F">
        <w:t xml:space="preserve"> (in de rol van adviseur ter ondersteuning van CM en TM)</w:t>
      </w:r>
    </w:p>
    <w:p w14:paraId="627EE5E9" w14:textId="77777777" w:rsidR="00CF44DE" w:rsidRDefault="00CF44DE" w:rsidP="00AA25F3">
      <w:pPr>
        <w:pStyle w:val="Lijstalinea"/>
      </w:pPr>
    </w:p>
    <w:p w14:paraId="394717A7" w14:textId="7D6C79D9" w:rsidR="00560734" w:rsidRDefault="00560734" w:rsidP="00711566"/>
    <w:p w14:paraId="458B85CC" w14:textId="1498C8A4" w:rsidR="00FD57DD" w:rsidRDefault="00FD57DD" w:rsidP="00711566"/>
    <w:p w14:paraId="4455F3C6" w14:textId="3075D59D" w:rsidR="00FD57DD" w:rsidRDefault="00FD57DD" w:rsidP="00711566"/>
    <w:p w14:paraId="3390A3FB" w14:textId="77777777" w:rsidR="00FD57DD" w:rsidRDefault="00FD57DD" w:rsidP="00711566"/>
    <w:p w14:paraId="77632CBE" w14:textId="77777777" w:rsidR="00646F01" w:rsidRPr="0091545D" w:rsidRDefault="008D4343" w:rsidP="00646F01">
      <w:pPr>
        <w:rPr>
          <w:b/>
        </w:rPr>
      </w:pPr>
      <w:r>
        <w:rPr>
          <w:b/>
        </w:rPr>
        <w:lastRenderedPageBreak/>
        <w:t>T</w:t>
      </w:r>
      <w:r w:rsidR="00646F01" w:rsidRPr="0091545D">
        <w:rPr>
          <w:b/>
        </w:rPr>
        <w:t xml:space="preserve">eamsamenstelling opdrachtnemer </w:t>
      </w:r>
    </w:p>
    <w:p w14:paraId="32B87560" w14:textId="77777777" w:rsidR="00646F01" w:rsidRDefault="00646F01" w:rsidP="00646F01"/>
    <w:p w14:paraId="697BC38E" w14:textId="77777777" w:rsidR="000370E6" w:rsidRDefault="00646F01" w:rsidP="00646F01">
      <w:r>
        <w:t>We verwachten van de opdrachtnemer</w:t>
      </w:r>
      <w:r w:rsidR="00B82AA9">
        <w:t xml:space="preserve"> </w:t>
      </w:r>
      <w:r w:rsidR="000370E6">
        <w:t>dat deze bij de teamsamenstelling rekening houdt met:</w:t>
      </w:r>
    </w:p>
    <w:p w14:paraId="4C0A1D11" w14:textId="77777777" w:rsidR="000370E6" w:rsidRDefault="000370E6" w:rsidP="00646F01">
      <w:r>
        <w:t xml:space="preserve">- </w:t>
      </w:r>
      <w:r w:rsidR="00646F01">
        <w:t>de</w:t>
      </w:r>
      <w:r>
        <w:t xml:space="preserve"> in de</w:t>
      </w:r>
      <w:r w:rsidR="00646F01">
        <w:t xml:space="preserve"> context genoemde punten. </w:t>
      </w:r>
    </w:p>
    <w:p w14:paraId="3B09E008" w14:textId="77777777" w:rsidR="00646F01" w:rsidRDefault="00646F01" w:rsidP="00646F01"/>
    <w:p w14:paraId="04E457FE" w14:textId="58001B60" w:rsidR="006B6198" w:rsidRDefault="006B6198" w:rsidP="006B6198">
      <w:r>
        <w:t>De volgende ervaringen dien</w:t>
      </w:r>
      <w:r w:rsidR="00E334D7">
        <w:t>en</w:t>
      </w:r>
      <w:r>
        <w:t xml:space="preserve"> bij elke sleutelfiguur van de inschrijver minimaal aanwezig te zijn;</w:t>
      </w:r>
    </w:p>
    <w:p w14:paraId="471070E2" w14:textId="77777777" w:rsidR="006B6198" w:rsidRDefault="006B6198" w:rsidP="006B6198">
      <w:r>
        <w:t>•</w:t>
      </w:r>
      <w:r>
        <w:tab/>
      </w:r>
      <w:r w:rsidR="00065A21">
        <w:t>E</w:t>
      </w:r>
      <w:r>
        <w:t xml:space="preserve">rvaring met </w:t>
      </w:r>
      <w:r w:rsidR="00CF44DE">
        <w:t>balg- en of klepstuwen</w:t>
      </w:r>
      <w:r>
        <w:t xml:space="preserve">. </w:t>
      </w:r>
    </w:p>
    <w:p w14:paraId="5CC75E20" w14:textId="02249C70" w:rsidR="006B6198" w:rsidRDefault="006B6198" w:rsidP="006B6198">
      <w:r>
        <w:t>•</w:t>
      </w:r>
      <w:r>
        <w:tab/>
      </w:r>
      <w:r w:rsidR="00065A21">
        <w:t>E</w:t>
      </w:r>
      <w:r>
        <w:t xml:space="preserve">rvaring met </w:t>
      </w:r>
      <w:r w:rsidR="00CF44DE">
        <w:t>S</w:t>
      </w:r>
      <w:r w:rsidR="008E4585">
        <w:t>ystems Engineering</w:t>
      </w:r>
    </w:p>
    <w:p w14:paraId="6772CB2A" w14:textId="77777777" w:rsidR="006B6198" w:rsidRDefault="006B6198" w:rsidP="006B6198">
      <w:r>
        <w:t>•</w:t>
      </w:r>
      <w:r>
        <w:tab/>
      </w:r>
      <w:r w:rsidR="00065A21">
        <w:t xml:space="preserve">Ervaring </w:t>
      </w:r>
      <w:r>
        <w:t>met de contractvorm bouwteam.</w:t>
      </w:r>
    </w:p>
    <w:p w14:paraId="39E8E66C" w14:textId="77777777" w:rsidR="00CF44DE" w:rsidRDefault="00CF44DE" w:rsidP="00CF44DE">
      <w:r>
        <w:t>•</w:t>
      </w:r>
      <w:r>
        <w:tab/>
        <w:t>Ervaring met de contractvorm UAV</w:t>
      </w:r>
      <w:r w:rsidR="00E334D7">
        <w:t>-</w:t>
      </w:r>
      <w:proofErr w:type="spellStart"/>
      <w:r>
        <w:t>gc</w:t>
      </w:r>
      <w:proofErr w:type="spellEnd"/>
      <w:r>
        <w:t xml:space="preserve"> en SCB.</w:t>
      </w:r>
    </w:p>
    <w:p w14:paraId="36DC80BF" w14:textId="77777777" w:rsidR="00CF44DE" w:rsidRDefault="00CF44DE" w:rsidP="006B6198"/>
    <w:p w14:paraId="4443EC1D" w14:textId="77777777" w:rsidR="006B6198" w:rsidRDefault="006B6198" w:rsidP="00646F01"/>
    <w:p w14:paraId="7CC5EE5F" w14:textId="6C61245B" w:rsidR="00CF44DE" w:rsidRDefault="00646F01" w:rsidP="00646F01">
      <w:r>
        <w:t xml:space="preserve">Van de opdrachtnemer wordt verwacht een gespiegeld IPM-team </w:t>
      </w:r>
      <w:r w:rsidR="00CF44DE">
        <w:t xml:space="preserve">zodanig </w:t>
      </w:r>
      <w:r>
        <w:t>neer te zetten,</w:t>
      </w:r>
      <w:r w:rsidR="00CF44DE">
        <w:t xml:space="preserve"> dat iedere rolhouder schakelt mijn zijn/haar </w:t>
      </w:r>
      <w:r w:rsidR="00E334D7">
        <w:t>counterpart</w:t>
      </w:r>
      <w:r w:rsidR="00CF44DE">
        <w:t>.</w:t>
      </w:r>
    </w:p>
    <w:p w14:paraId="5056AA8C" w14:textId="77777777" w:rsidR="00646F01" w:rsidRDefault="00646F01" w:rsidP="00646F01">
      <w:pPr>
        <w:rPr>
          <w:b/>
        </w:rPr>
      </w:pPr>
      <w:r>
        <w:t xml:space="preserve"> </w:t>
      </w:r>
    </w:p>
    <w:p w14:paraId="27D99667" w14:textId="77777777" w:rsidR="00646F01" w:rsidRPr="005A2663" w:rsidRDefault="00646F01" w:rsidP="00646F01">
      <w:r w:rsidRPr="005A2663">
        <w:t>Wij verwachten dat de medewerkers</w:t>
      </w:r>
      <w:r w:rsidR="008E4585">
        <w:t xml:space="preserve"> van de opdrachtnemer</w:t>
      </w:r>
      <w:r w:rsidRPr="005A2663">
        <w:t xml:space="preserve"> die ingezet zijn in het bouwteam ook de realisatie begeleiden.</w:t>
      </w:r>
    </w:p>
    <w:p w14:paraId="616BA337" w14:textId="77777777" w:rsidR="00560734" w:rsidRDefault="00560734" w:rsidP="00711566"/>
    <w:p w14:paraId="79615EDA" w14:textId="77777777" w:rsidR="00C61A65" w:rsidRPr="005A2663" w:rsidRDefault="00C61A65" w:rsidP="00711566">
      <w:pPr>
        <w:rPr>
          <w:b/>
        </w:rPr>
      </w:pPr>
      <w:r w:rsidRPr="005A2663">
        <w:rPr>
          <w:b/>
        </w:rPr>
        <w:t>Besluitvorming en escalatie</w:t>
      </w:r>
    </w:p>
    <w:p w14:paraId="2780C449" w14:textId="77777777" w:rsidR="00056453" w:rsidRPr="005A2663" w:rsidRDefault="006D5EFD" w:rsidP="00EB37CC">
      <w:pPr>
        <w:rPr>
          <w:b/>
        </w:rPr>
      </w:pPr>
      <w:r>
        <w:rPr>
          <w:noProof/>
        </w:rPr>
        <w:drawing>
          <wp:anchor distT="0" distB="0" distL="114300" distR="114300" simplePos="0" relativeHeight="251657216" behindDoc="0" locked="0" layoutInCell="1" allowOverlap="1" wp14:anchorId="3E804BFB" wp14:editId="3E8C4B1F">
            <wp:simplePos x="0" y="0"/>
            <wp:positionH relativeFrom="column">
              <wp:posOffset>5501005</wp:posOffset>
            </wp:positionH>
            <wp:positionV relativeFrom="paragraph">
              <wp:posOffset>-505460</wp:posOffset>
            </wp:positionV>
            <wp:extent cx="2257425" cy="2110105"/>
            <wp:effectExtent l="0" t="0" r="9525" b="444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extLst>
                        <a:ext uri="{28A0092B-C50C-407E-A947-70E740481C1C}">
                          <a14:useLocalDpi xmlns:a14="http://schemas.microsoft.com/office/drawing/2010/main" val="0"/>
                        </a:ext>
                      </a:extLst>
                    </a:blip>
                    <a:srcRect l="6325" t="5138"/>
                    <a:stretch/>
                  </pic:blipFill>
                  <pic:spPr bwMode="auto">
                    <a:xfrm>
                      <a:off x="0" y="0"/>
                      <a:ext cx="2257425" cy="21101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F6FE5D" w14:textId="3BCCA6FC" w:rsidR="006D5EFD" w:rsidRDefault="00EB37CC" w:rsidP="00EB37CC">
      <w:r>
        <w:t xml:space="preserve">Voor de samenwerking kennen wij de bovenstaande besluitvormingslagen en daarmee is feitelijk ook het escalatiemodel in hiërarchie van boven naar beneden en </w:t>
      </w:r>
      <w:proofErr w:type="spellStart"/>
      <w:r>
        <w:t>vice</w:t>
      </w:r>
      <w:proofErr w:type="spellEnd"/>
      <w:r>
        <w:t xml:space="preserve"> versa bepaald. (Zie rechts).</w:t>
      </w:r>
      <w:r w:rsidR="00560734">
        <w:t xml:space="preserve"> </w:t>
      </w:r>
    </w:p>
    <w:p w14:paraId="4B88E118" w14:textId="77777777" w:rsidR="006D5EFD" w:rsidRDefault="006D5EFD" w:rsidP="00EB37CC"/>
    <w:p w14:paraId="5D302F1B" w14:textId="77777777" w:rsidR="00EB37CC" w:rsidRDefault="00560734" w:rsidP="00EB37CC">
      <w:r>
        <w:t>Besluitvorming in het IPM-team (of daarboven)  is in ieder geval aan de orde bij:</w:t>
      </w:r>
    </w:p>
    <w:p w14:paraId="1C8C1366" w14:textId="77777777" w:rsidR="00560734" w:rsidRDefault="00560734" w:rsidP="005A2663">
      <w:pPr>
        <w:pStyle w:val="Lijstalinea"/>
        <w:numPr>
          <w:ilvl w:val="0"/>
          <w:numId w:val="18"/>
        </w:numPr>
      </w:pPr>
      <w:r>
        <w:t>Het besluit tot wijzingen van (belangrijke) uitgangspunten/eisen (b.v. eisen uit UNO/KES)</w:t>
      </w:r>
      <w:r w:rsidR="00521628">
        <w:t xml:space="preserve"> </w:t>
      </w:r>
    </w:p>
    <w:p w14:paraId="44D0FBCF" w14:textId="77777777" w:rsidR="002E4981" w:rsidRDefault="00560734" w:rsidP="005A2663">
      <w:pPr>
        <w:pStyle w:val="Lijstalinea"/>
        <w:numPr>
          <w:ilvl w:val="0"/>
          <w:numId w:val="18"/>
        </w:numPr>
      </w:pPr>
      <w:r w:rsidRPr="002E4981">
        <w:t>Het vaststellen van</w:t>
      </w:r>
      <w:r w:rsidR="001A0CE6" w:rsidRPr="005A2663">
        <w:t xml:space="preserve"> </w:t>
      </w:r>
      <w:r w:rsidR="00521628" w:rsidRPr="005A2663">
        <w:t>een aantal van</w:t>
      </w:r>
      <w:r w:rsidRPr="002E4981">
        <w:t xml:space="preserve"> </w:t>
      </w:r>
      <w:r w:rsidR="00521628" w:rsidRPr="005A2663">
        <w:t xml:space="preserve">de </w:t>
      </w:r>
      <w:r w:rsidR="002E5904" w:rsidRPr="002E4981">
        <w:t>eind</w:t>
      </w:r>
      <w:r w:rsidR="00C61A65" w:rsidRPr="002E4981">
        <w:t>producten</w:t>
      </w:r>
      <w:r w:rsidR="00E334D7">
        <w:t>,</w:t>
      </w:r>
      <w:r w:rsidR="00C61A65" w:rsidRPr="002E4981">
        <w:t xml:space="preserve"> zoals </w:t>
      </w:r>
      <w:r w:rsidR="002E5904" w:rsidRPr="002E4981">
        <w:t>in artikel 2 lid 2 van de bouwovereenkomst genoemd</w:t>
      </w:r>
      <w:r w:rsidR="00521628" w:rsidRPr="005A2663">
        <w:t xml:space="preserve"> (nader te bespreken in de PSU welke)</w:t>
      </w:r>
    </w:p>
    <w:p w14:paraId="2059002E" w14:textId="77777777" w:rsidR="00C61A65" w:rsidRPr="002E4981" w:rsidRDefault="002E5904" w:rsidP="005A2663">
      <w:pPr>
        <w:pStyle w:val="Lijstalinea"/>
      </w:pPr>
      <w:r w:rsidRPr="002E4981">
        <w:t xml:space="preserve"> </w:t>
      </w:r>
    </w:p>
    <w:p w14:paraId="11689F3C" w14:textId="77777777" w:rsidR="002E5904" w:rsidRPr="005A2663" w:rsidRDefault="006D5EFD" w:rsidP="005A2663">
      <w:r>
        <w:t>Onderlinge besluitvo</w:t>
      </w:r>
      <w:r w:rsidR="00E334D7">
        <w:t>r</w:t>
      </w:r>
      <w:r>
        <w:t>ming</w:t>
      </w:r>
      <w:r w:rsidR="00560734">
        <w:t xml:space="preserve"> </w:t>
      </w:r>
    </w:p>
    <w:p w14:paraId="75B16EF3" w14:textId="40C08A22" w:rsidR="00056453" w:rsidRPr="001A01EE" w:rsidRDefault="00022F45" w:rsidP="005A2663">
      <w:pPr>
        <w:pStyle w:val="Lijstalinea"/>
        <w:numPr>
          <w:ilvl w:val="0"/>
          <w:numId w:val="18"/>
        </w:numPr>
      </w:pPr>
      <w:r w:rsidRPr="000E58A5">
        <w:t>Voorgestelde afwijkingen op eisen en contractdocumenten dienen door middel van een VTW-procedure te worden goedgekeurd. Dit kan op verzoek van OG en ON</w:t>
      </w:r>
      <w:r w:rsidRPr="00B753C5">
        <w:t xml:space="preserve">. </w:t>
      </w:r>
      <w:r w:rsidR="00056453">
        <w:t>Rijnland rekent voor de toetsing van ontwerpen</w:t>
      </w:r>
      <w:r w:rsidR="003B0211">
        <w:t>/producten</w:t>
      </w:r>
      <w:r w:rsidR="00056453">
        <w:t xml:space="preserve"> een </w:t>
      </w:r>
      <w:proofErr w:type="spellStart"/>
      <w:r w:rsidR="00AA25F3">
        <w:t>toetstermijn</w:t>
      </w:r>
      <w:proofErr w:type="spellEnd"/>
      <w:r w:rsidR="00056453">
        <w:t xml:space="preserve"> van </w:t>
      </w:r>
      <w:r w:rsidR="001A3188">
        <w:t>10 werkdagen</w:t>
      </w:r>
      <w:r w:rsidR="00056453">
        <w:t xml:space="preserve">. Van producten met voldoende kwaliteitsniveau gaat Rijnland uit van één aanpassingsronde. </w:t>
      </w:r>
      <w:r w:rsidR="00521628">
        <w:t>Indien besluitvorming buiten het uitvoeringsteam bouw</w:t>
      </w:r>
      <w:r w:rsidR="00E533C2">
        <w:t>team</w:t>
      </w:r>
      <w:r w:rsidR="00521628">
        <w:t xml:space="preserve">fase </w:t>
      </w:r>
      <w:r w:rsidR="00C76622">
        <w:t>(fase 1)</w:t>
      </w:r>
      <w:r w:rsidR="00521628">
        <w:t xml:space="preserve"> is d</w:t>
      </w:r>
      <w:r w:rsidR="00E533C2">
        <w:t xml:space="preserve">an geldt de </w:t>
      </w:r>
      <w:proofErr w:type="spellStart"/>
      <w:r w:rsidR="00E533C2">
        <w:t>toetstermijn</w:t>
      </w:r>
      <w:proofErr w:type="spellEnd"/>
      <w:r w:rsidR="00E533C2">
        <w:t xml:space="preserve"> van</w:t>
      </w:r>
      <w:r w:rsidR="00521628">
        <w:t xml:space="preserve"> 3 weken.</w:t>
      </w:r>
    </w:p>
    <w:p w14:paraId="02B6E848" w14:textId="77777777" w:rsidR="006D298F" w:rsidRDefault="006D298F" w:rsidP="000E58A5">
      <w:pPr>
        <w:rPr>
          <w:b/>
        </w:rPr>
      </w:pPr>
    </w:p>
    <w:p w14:paraId="3DF9B30D" w14:textId="77777777" w:rsidR="000E58A5" w:rsidRPr="005A2663" w:rsidRDefault="000E58A5" w:rsidP="000E58A5">
      <w:pPr>
        <w:rPr>
          <w:b/>
        </w:rPr>
      </w:pPr>
      <w:r w:rsidRPr="005A2663">
        <w:rPr>
          <w:b/>
        </w:rPr>
        <w:t>Samenwerking</w:t>
      </w:r>
    </w:p>
    <w:p w14:paraId="2F56C99A" w14:textId="2CF809DF" w:rsidR="000E58A5" w:rsidRDefault="00444CD0" w:rsidP="000E58A5">
      <w:r>
        <w:t xml:space="preserve">Binnen een bouwteam is de samenwerking ontzettend van belang voor het slagen van het project. En voor een goede samenwerking is de juiste houding en gedrag essentieel. In de bouwteamovereenkomst is hier uitvoerig aandacht aan gegeven. </w:t>
      </w:r>
    </w:p>
    <w:p w14:paraId="2F80D530" w14:textId="7AF81463" w:rsidR="0029354A" w:rsidRPr="00AB596A" w:rsidRDefault="0029354A" w:rsidP="005A2663">
      <w:pPr>
        <w:pStyle w:val="Lijstalinea"/>
        <w:numPr>
          <w:ilvl w:val="0"/>
          <w:numId w:val="18"/>
        </w:numPr>
        <w:rPr>
          <w:rFonts w:ascii="Times New Roman" w:hAnsi="Times New Roman"/>
        </w:rPr>
      </w:pPr>
      <w:r w:rsidRPr="00244B17">
        <w:rPr>
          <w:color w:val="000000"/>
        </w:rPr>
        <w:t>ON organiseert een effectieve</w:t>
      </w:r>
      <w:r w:rsidR="00544F2B" w:rsidRPr="00244B17">
        <w:rPr>
          <w:color w:val="000000"/>
        </w:rPr>
        <w:t xml:space="preserve"> </w:t>
      </w:r>
      <w:r w:rsidRPr="00244B17">
        <w:rPr>
          <w:color w:val="000000"/>
        </w:rPr>
        <w:t xml:space="preserve">informatie uitwisseling </w:t>
      </w:r>
      <w:r w:rsidR="001A3188" w:rsidRPr="00244B17">
        <w:rPr>
          <w:color w:val="000000"/>
        </w:rPr>
        <w:t xml:space="preserve">met de </w:t>
      </w:r>
      <w:r w:rsidRPr="00244B17">
        <w:rPr>
          <w:color w:val="000000"/>
        </w:rPr>
        <w:t>OG zodanig dat beide partijen juist</w:t>
      </w:r>
      <w:r w:rsidR="00544F2B" w:rsidRPr="00244B17">
        <w:rPr>
          <w:color w:val="000000"/>
        </w:rPr>
        <w:t xml:space="preserve"> </w:t>
      </w:r>
      <w:r w:rsidRPr="00244B17">
        <w:rPr>
          <w:color w:val="000000"/>
        </w:rPr>
        <w:t>en tijdig zijn geïnformeerd.</w:t>
      </w:r>
    </w:p>
    <w:p w14:paraId="1A330DCE" w14:textId="5EE4A39D" w:rsidR="00AB596A" w:rsidRPr="00244B17" w:rsidRDefault="00AB596A" w:rsidP="005A2663">
      <w:pPr>
        <w:pStyle w:val="Lijstalinea"/>
        <w:numPr>
          <w:ilvl w:val="0"/>
          <w:numId w:val="18"/>
        </w:numPr>
        <w:rPr>
          <w:rFonts w:ascii="Times New Roman" w:hAnsi="Times New Roman"/>
        </w:rPr>
      </w:pPr>
      <w:r>
        <w:rPr>
          <w:color w:val="000000"/>
        </w:rPr>
        <w:t xml:space="preserve">Voor een goede samenwerking is het belangrijk dat ON en OG in de bouwteam op wekelijkse basis fysiek bijeenkomen voor een dag(deel) om samen aan het project bezig te zijn. </w:t>
      </w:r>
    </w:p>
    <w:p w14:paraId="7C7F6DC6" w14:textId="4A1353E6" w:rsidR="00EA75AB" w:rsidRPr="00244B17" w:rsidRDefault="003853B8" w:rsidP="005A2663">
      <w:pPr>
        <w:pStyle w:val="Lijstalinea"/>
        <w:numPr>
          <w:ilvl w:val="0"/>
          <w:numId w:val="18"/>
        </w:numPr>
        <w:rPr>
          <w:rFonts w:ascii="Times New Roman" w:hAnsi="Times New Roman"/>
        </w:rPr>
      </w:pPr>
      <w:r w:rsidRPr="00244B17">
        <w:rPr>
          <w:color w:val="000000"/>
        </w:rPr>
        <w:t>In bouw</w:t>
      </w:r>
      <w:r w:rsidR="00C76622">
        <w:rPr>
          <w:color w:val="000000"/>
        </w:rPr>
        <w:t>team</w:t>
      </w:r>
      <w:r w:rsidRPr="00244B17">
        <w:rPr>
          <w:color w:val="000000"/>
        </w:rPr>
        <w:t xml:space="preserve">fase </w:t>
      </w:r>
      <w:r w:rsidR="00C76622">
        <w:rPr>
          <w:color w:val="000000"/>
        </w:rPr>
        <w:t>(fase 1)</w:t>
      </w:r>
      <w:r w:rsidRPr="00244B17">
        <w:rPr>
          <w:color w:val="000000"/>
        </w:rPr>
        <w:t xml:space="preserve"> </w:t>
      </w:r>
      <w:r w:rsidR="008651F9" w:rsidRPr="00244B17">
        <w:rPr>
          <w:color w:val="000000"/>
        </w:rPr>
        <w:t xml:space="preserve">organiseert </w:t>
      </w:r>
      <w:r w:rsidR="001A3188" w:rsidRPr="00244B17">
        <w:rPr>
          <w:color w:val="000000"/>
        </w:rPr>
        <w:t xml:space="preserve">ON </w:t>
      </w:r>
      <w:r w:rsidR="008651F9" w:rsidRPr="00244B17">
        <w:rPr>
          <w:color w:val="000000"/>
        </w:rPr>
        <w:t xml:space="preserve">in overleg met OG </w:t>
      </w:r>
      <w:r w:rsidR="0029354A" w:rsidRPr="00244B17">
        <w:rPr>
          <w:color w:val="000000"/>
        </w:rPr>
        <w:t>direct na gunning het Project Start Up</w:t>
      </w:r>
      <w:r w:rsidR="00544F2B" w:rsidRPr="00244B17">
        <w:rPr>
          <w:color w:val="000000"/>
        </w:rPr>
        <w:t xml:space="preserve"> </w:t>
      </w:r>
      <w:r w:rsidR="0029354A" w:rsidRPr="00244B17">
        <w:rPr>
          <w:color w:val="000000"/>
        </w:rPr>
        <w:t xml:space="preserve">overleg [PSU] </w:t>
      </w:r>
    </w:p>
    <w:p w14:paraId="3FA32EE1" w14:textId="1278A649" w:rsidR="00EA75AB" w:rsidRPr="00244B17" w:rsidRDefault="0029354A" w:rsidP="005A2663">
      <w:pPr>
        <w:pStyle w:val="Lijstalinea"/>
        <w:numPr>
          <w:ilvl w:val="0"/>
          <w:numId w:val="18"/>
        </w:numPr>
        <w:rPr>
          <w:rFonts w:ascii="Times New Roman" w:hAnsi="Times New Roman"/>
        </w:rPr>
      </w:pPr>
      <w:r w:rsidRPr="00244B17">
        <w:rPr>
          <w:color w:val="000000"/>
        </w:rPr>
        <w:lastRenderedPageBreak/>
        <w:t>ON organiseert en doet verslag van periodieke voortgangs</w:t>
      </w:r>
      <w:r w:rsidR="00544F2B" w:rsidRPr="00244B17">
        <w:rPr>
          <w:color w:val="000000"/>
        </w:rPr>
        <w:t>-</w:t>
      </w:r>
      <w:r w:rsidRPr="00244B17">
        <w:rPr>
          <w:color w:val="000000"/>
        </w:rPr>
        <w:t>overleggen met OG waarin de periodieke</w:t>
      </w:r>
      <w:r w:rsidR="00544F2B" w:rsidRPr="00244B17">
        <w:rPr>
          <w:color w:val="000000"/>
        </w:rPr>
        <w:t xml:space="preserve"> </w:t>
      </w:r>
      <w:r w:rsidRPr="00244B17">
        <w:rPr>
          <w:color w:val="000000"/>
        </w:rPr>
        <w:t>voortgangsrapportage wordt besproken.</w:t>
      </w:r>
      <w:r w:rsidR="00EA75AB" w:rsidRPr="00244B17">
        <w:t xml:space="preserve"> </w:t>
      </w:r>
      <w:r w:rsidR="00F57F51" w:rsidRPr="00244B17">
        <w:t xml:space="preserve">Het overleg vindt plaats op basis van de voortgangsrapportage. </w:t>
      </w:r>
      <w:r w:rsidR="005308B8" w:rsidRPr="00244B17">
        <w:t>Dit overleg bestaat uit 2 delen:</w:t>
      </w:r>
    </w:p>
    <w:p w14:paraId="724A4195" w14:textId="77777777" w:rsidR="005D6F2F" w:rsidRPr="00244B17" w:rsidRDefault="005D6F2F" w:rsidP="005A2663">
      <w:pPr>
        <w:pStyle w:val="Lijstalinea"/>
        <w:numPr>
          <w:ilvl w:val="1"/>
          <w:numId w:val="18"/>
        </w:numPr>
      </w:pPr>
      <w:r w:rsidRPr="00244B17">
        <w:t>Technisch/omgevingsoverleg (vanuit OG aanwezig :TM/CM/OM)</w:t>
      </w:r>
    </w:p>
    <w:p w14:paraId="25C2D4C9" w14:textId="0605BF15" w:rsidR="00EA75AB" w:rsidRPr="00244B17" w:rsidRDefault="00EA75AB" w:rsidP="005A2663">
      <w:pPr>
        <w:pStyle w:val="Lijstalinea"/>
        <w:numPr>
          <w:ilvl w:val="1"/>
          <w:numId w:val="18"/>
        </w:numPr>
      </w:pPr>
      <w:r w:rsidRPr="00244B17">
        <w:t>Voortgangsoverleg (vanuit OG aanwezig:</w:t>
      </w:r>
      <w:r w:rsidR="001A3188" w:rsidRPr="00244B17">
        <w:t xml:space="preserve"> </w:t>
      </w:r>
      <w:r w:rsidRPr="00244B17">
        <w:t xml:space="preserve">CM/MPB), </w:t>
      </w:r>
    </w:p>
    <w:p w14:paraId="25803DE8" w14:textId="099F24C2" w:rsidR="00775B7E" w:rsidRPr="00244B17" w:rsidRDefault="00775B7E" w:rsidP="00775B7E">
      <w:pPr>
        <w:pStyle w:val="Lijstalinea"/>
        <w:numPr>
          <w:ilvl w:val="0"/>
          <w:numId w:val="18"/>
        </w:numPr>
      </w:pPr>
      <w:r w:rsidRPr="00244B17">
        <w:t>Een van de vaste onderdelen van de agenda is de samenwerking zelf, e</w:t>
      </w:r>
      <w:r w:rsidR="00AA25F3" w:rsidRPr="00244B17">
        <w:t>.</w:t>
      </w:r>
      <w:r w:rsidRPr="00244B17">
        <w:t>e</w:t>
      </w:r>
      <w:r w:rsidR="00AA25F3" w:rsidRPr="00244B17">
        <w:t>.</w:t>
      </w:r>
      <w:r w:rsidRPr="00244B17">
        <w:t>a</w:t>
      </w:r>
      <w:r w:rsidR="00AA25F3" w:rsidRPr="00244B17">
        <w:t>.</w:t>
      </w:r>
      <w:r w:rsidRPr="00244B17">
        <w:t xml:space="preserve"> op basis van artikel 2 Doel, houding en gedrag uit de Bouwteam overeenkomst</w:t>
      </w:r>
    </w:p>
    <w:p w14:paraId="388ED0CA" w14:textId="0A6EF144" w:rsidR="008651F9" w:rsidRPr="00244B17" w:rsidRDefault="0029354A" w:rsidP="00244B17">
      <w:pPr>
        <w:pStyle w:val="Lijstalinea"/>
        <w:numPr>
          <w:ilvl w:val="0"/>
          <w:numId w:val="18"/>
        </w:numPr>
      </w:pPr>
      <w:r w:rsidRPr="00244B17">
        <w:t xml:space="preserve">ON </w:t>
      </w:r>
      <w:r w:rsidR="005308B8" w:rsidRPr="00244B17">
        <w:t xml:space="preserve">dient </w:t>
      </w:r>
      <w:r w:rsidRPr="00244B17">
        <w:t xml:space="preserve">in overleg met OG </w:t>
      </w:r>
      <w:r w:rsidR="005308B8" w:rsidRPr="00244B17">
        <w:t xml:space="preserve">en op verzoek </w:t>
      </w:r>
      <w:r w:rsidR="006D2D39" w:rsidRPr="00244B17">
        <w:t>van</w:t>
      </w:r>
      <w:r w:rsidR="002E4981" w:rsidRPr="00244B17">
        <w:t xml:space="preserve"> ON of OG</w:t>
      </w:r>
      <w:r w:rsidR="006D2D39" w:rsidRPr="00244B17">
        <w:t xml:space="preserve"> </w:t>
      </w:r>
      <w:r w:rsidRPr="00244B17">
        <w:t>periodiek</w:t>
      </w:r>
      <w:r w:rsidR="00544F2B" w:rsidRPr="00244B17">
        <w:t xml:space="preserve"> </w:t>
      </w:r>
      <w:r w:rsidRPr="00244B17">
        <w:t>aanvullende overleggen op IPM gerelateerde deelgebieden</w:t>
      </w:r>
      <w:r w:rsidR="00544F2B" w:rsidRPr="00244B17">
        <w:t xml:space="preserve"> </w:t>
      </w:r>
      <w:r w:rsidRPr="00244B17">
        <w:t>met OG te initiëren</w:t>
      </w:r>
      <w:r w:rsidR="00181790" w:rsidRPr="00244B17">
        <w:t>,</w:t>
      </w:r>
      <w:r w:rsidR="00272D55" w:rsidRPr="00244B17">
        <w:t xml:space="preserve"> </w:t>
      </w:r>
      <w:r w:rsidR="008D4343" w:rsidRPr="00244B17">
        <w:t>(</w:t>
      </w:r>
      <w:r w:rsidR="00EA75AB" w:rsidRPr="00244B17">
        <w:t>Zie Artikel 6, lid 1 van de bouwteam-overeenkomst</w:t>
      </w:r>
      <w:r w:rsidR="008D4343" w:rsidRPr="00244B17">
        <w:t>)</w:t>
      </w:r>
      <w:r w:rsidR="00EA75AB" w:rsidRPr="00244B17">
        <w:t>.</w:t>
      </w:r>
      <w:r w:rsidR="00244B17" w:rsidRPr="00244B17">
        <w:t xml:space="preserve"> </w:t>
      </w:r>
      <w:r w:rsidR="008651F9" w:rsidRPr="00244B17">
        <w:t>Te denken valt aan:</w:t>
      </w:r>
    </w:p>
    <w:p w14:paraId="59ECA0E9" w14:textId="77777777" w:rsidR="000E58A5" w:rsidRPr="00244B17" w:rsidRDefault="000E58A5" w:rsidP="005A2663">
      <w:pPr>
        <w:pStyle w:val="Lijstalinea"/>
        <w:numPr>
          <w:ilvl w:val="0"/>
          <w:numId w:val="26"/>
        </w:numPr>
      </w:pPr>
      <w:r w:rsidRPr="00244B17">
        <w:t xml:space="preserve">Presentatie en toelichting van de (max) 3 varianten. (variatie zit in funderingsmethode). </w:t>
      </w:r>
    </w:p>
    <w:p w14:paraId="65E5F38B" w14:textId="77777777" w:rsidR="000E58A5" w:rsidRPr="00244B17" w:rsidRDefault="000E58A5" w:rsidP="005A2663">
      <w:pPr>
        <w:pStyle w:val="Lijstalinea"/>
        <w:numPr>
          <w:ilvl w:val="0"/>
          <w:numId w:val="26"/>
        </w:numPr>
      </w:pPr>
      <w:r w:rsidRPr="00244B17">
        <w:t xml:space="preserve">Risicosessies </w:t>
      </w:r>
    </w:p>
    <w:p w14:paraId="41BD00B9" w14:textId="77777777" w:rsidR="000E58A5" w:rsidRPr="00244B17" w:rsidRDefault="000E58A5" w:rsidP="005A2663">
      <w:pPr>
        <w:pStyle w:val="Lijstalinea"/>
        <w:numPr>
          <w:ilvl w:val="0"/>
          <w:numId w:val="26"/>
        </w:numPr>
      </w:pPr>
      <w:r w:rsidRPr="00244B17">
        <w:t xml:space="preserve">Presentatie en toelichting van het DO. </w:t>
      </w:r>
    </w:p>
    <w:p w14:paraId="0AD1A243" w14:textId="77777777" w:rsidR="000E58A5" w:rsidRPr="00244B17" w:rsidRDefault="000E58A5" w:rsidP="005A2663">
      <w:pPr>
        <w:pStyle w:val="Lijstalinea"/>
        <w:numPr>
          <w:ilvl w:val="0"/>
          <w:numId w:val="26"/>
        </w:numPr>
      </w:pPr>
      <w:r w:rsidRPr="00244B17">
        <w:t>Individueel overleg;</w:t>
      </w:r>
    </w:p>
    <w:p w14:paraId="274A8AC8" w14:textId="77777777" w:rsidR="000E58A5" w:rsidRPr="00244B17" w:rsidRDefault="000E58A5" w:rsidP="005A2663">
      <w:pPr>
        <w:pStyle w:val="Lijstalinea"/>
        <w:numPr>
          <w:ilvl w:val="0"/>
          <w:numId w:val="26"/>
        </w:numPr>
      </w:pPr>
      <w:r w:rsidRPr="00244B17">
        <w:t>Present performance Informatieavonden;</w:t>
      </w:r>
    </w:p>
    <w:p w14:paraId="71BAD519" w14:textId="77777777" w:rsidR="000E58A5" w:rsidRDefault="000E58A5" w:rsidP="00711566"/>
    <w:p w14:paraId="278E13FF" w14:textId="77777777" w:rsidR="00181790" w:rsidRDefault="00181790" w:rsidP="00711566"/>
    <w:p w14:paraId="10A1F77B" w14:textId="77777777" w:rsidR="000E58A5" w:rsidRPr="005A2663" w:rsidRDefault="008651F9" w:rsidP="00711566">
      <w:pPr>
        <w:rPr>
          <w:i/>
        </w:rPr>
      </w:pPr>
      <w:r w:rsidRPr="005A2663">
        <w:rPr>
          <w:i/>
        </w:rPr>
        <w:t xml:space="preserve">Verwachting </w:t>
      </w:r>
      <w:r w:rsidR="006D2D39" w:rsidRPr="005A2663">
        <w:rPr>
          <w:i/>
        </w:rPr>
        <w:t xml:space="preserve"> </w:t>
      </w:r>
      <w:r w:rsidR="00EA75AB" w:rsidRPr="005A2663">
        <w:rPr>
          <w:i/>
        </w:rPr>
        <w:t>Project startup</w:t>
      </w:r>
      <w:r w:rsidR="005A2663">
        <w:rPr>
          <w:i/>
        </w:rPr>
        <w:t xml:space="preserve"> (dient in ieder geval aan de orde te komen)</w:t>
      </w:r>
    </w:p>
    <w:p w14:paraId="309FD4FE" w14:textId="77777777" w:rsidR="00181790" w:rsidRDefault="00181790" w:rsidP="00181790">
      <w:pPr>
        <w:pStyle w:val="Lijstalinea"/>
        <w:numPr>
          <w:ilvl w:val="0"/>
          <w:numId w:val="22"/>
        </w:numPr>
      </w:pPr>
      <w:r>
        <w:t>Kennismaking, rollen</w:t>
      </w:r>
    </w:p>
    <w:p w14:paraId="7EBAEDA9" w14:textId="77777777" w:rsidR="00181790" w:rsidRDefault="00181790" w:rsidP="00181790">
      <w:pPr>
        <w:pStyle w:val="Lijstalinea"/>
        <w:numPr>
          <w:ilvl w:val="0"/>
          <w:numId w:val="22"/>
        </w:numPr>
      </w:pPr>
      <w:r>
        <w:t>Verwachtingen delen: hoe komen we tot een succesvolle samenwerking, wat is belangrijk daarbij voor elk van de partijen.</w:t>
      </w:r>
    </w:p>
    <w:p w14:paraId="643C60FB" w14:textId="77777777" w:rsidR="00181790" w:rsidRDefault="00181790" w:rsidP="00181790">
      <w:pPr>
        <w:pStyle w:val="Lijstalinea"/>
        <w:numPr>
          <w:ilvl w:val="0"/>
          <w:numId w:val="22"/>
        </w:numPr>
      </w:pPr>
      <w:r>
        <w:t>Nader detailleren</w:t>
      </w:r>
      <w:r w:rsidR="00F37003">
        <w:t>/uitwerken</w:t>
      </w:r>
      <w:r>
        <w:t xml:space="preserve"> </w:t>
      </w:r>
      <w:r w:rsidR="006D298F">
        <w:t>WBS (</w:t>
      </w:r>
      <w:proofErr w:type="spellStart"/>
      <w:r w:rsidR="006D298F">
        <w:t>WorkBreakdownStructure</w:t>
      </w:r>
      <w:proofErr w:type="spellEnd"/>
      <w:r w:rsidR="006D298F">
        <w:t>)</w:t>
      </w:r>
    </w:p>
    <w:p w14:paraId="7B616F4C" w14:textId="77777777" w:rsidR="000638AE" w:rsidRDefault="000638AE" w:rsidP="000638AE">
      <w:pPr>
        <w:pStyle w:val="Lijstalinea"/>
        <w:numPr>
          <w:ilvl w:val="0"/>
          <w:numId w:val="22"/>
        </w:numPr>
      </w:pPr>
      <w:r>
        <w:t>Delen van top risico’s</w:t>
      </w:r>
    </w:p>
    <w:p w14:paraId="63F7A8F3" w14:textId="77777777" w:rsidR="00181790" w:rsidRDefault="00181790" w:rsidP="00181790">
      <w:pPr>
        <w:pStyle w:val="Lijstalinea"/>
        <w:numPr>
          <w:ilvl w:val="0"/>
          <w:numId w:val="22"/>
        </w:numPr>
      </w:pPr>
      <w:r>
        <w:t xml:space="preserve">Op basis daarvan: </w:t>
      </w:r>
    </w:p>
    <w:p w14:paraId="2F195350" w14:textId="77777777" w:rsidR="00181790" w:rsidRDefault="00181790" w:rsidP="00181790">
      <w:pPr>
        <w:pStyle w:val="Lijstalinea"/>
        <w:numPr>
          <w:ilvl w:val="1"/>
          <w:numId w:val="22"/>
        </w:numPr>
      </w:pPr>
      <w:r>
        <w:t>Aanscherpen taakverdeling</w:t>
      </w:r>
    </w:p>
    <w:p w14:paraId="799DE027" w14:textId="77777777" w:rsidR="00F37003" w:rsidRDefault="00F37003" w:rsidP="00F37003">
      <w:pPr>
        <w:pStyle w:val="Lijstalinea"/>
        <w:numPr>
          <w:ilvl w:val="1"/>
          <w:numId w:val="22"/>
        </w:numPr>
      </w:pPr>
      <w:r>
        <w:t xml:space="preserve">Aanscherpen/eigen maken planning </w:t>
      </w:r>
    </w:p>
    <w:p w14:paraId="38AD2BEF" w14:textId="77777777" w:rsidR="00181790" w:rsidRDefault="00F37003" w:rsidP="00181790">
      <w:pPr>
        <w:pStyle w:val="Lijstalinea"/>
        <w:numPr>
          <w:ilvl w:val="1"/>
          <w:numId w:val="22"/>
        </w:numPr>
      </w:pPr>
      <w:r>
        <w:t>Aanscherpen b</w:t>
      </w:r>
      <w:r w:rsidR="00181790">
        <w:t>esluitvormingsprocedure producten</w:t>
      </w:r>
      <w:r>
        <w:t xml:space="preserve"> </w:t>
      </w:r>
      <w:r w:rsidR="00181790">
        <w:t xml:space="preserve">  </w:t>
      </w:r>
    </w:p>
    <w:p w14:paraId="667B3BB9" w14:textId="77777777" w:rsidR="00181790" w:rsidRDefault="00181790" w:rsidP="00181790">
      <w:pPr>
        <w:pStyle w:val="Lijstalinea"/>
        <w:numPr>
          <w:ilvl w:val="1"/>
          <w:numId w:val="22"/>
        </w:numPr>
      </w:pPr>
      <w:r>
        <w:t>Bespreken in te zetten “</w:t>
      </w:r>
      <w:r w:rsidRPr="00820F17">
        <w:t>maatregelen</w:t>
      </w:r>
      <w:r>
        <w:t>” uit het EMVI-plan</w:t>
      </w:r>
    </w:p>
    <w:p w14:paraId="20AF287D" w14:textId="77777777" w:rsidR="000E58A5" w:rsidRDefault="000E58A5" w:rsidP="00711566"/>
    <w:p w14:paraId="7AB0F5AF" w14:textId="77777777" w:rsidR="003853B8" w:rsidRDefault="003853B8" w:rsidP="0012480E"/>
    <w:p w14:paraId="71CE3634" w14:textId="34FAC276" w:rsidR="003853B8" w:rsidRDefault="0012480E" w:rsidP="0012480E">
      <w:r w:rsidDel="00056453">
        <w:t xml:space="preserve">Voor </w:t>
      </w:r>
      <w:r w:rsidR="0028090E">
        <w:t>de uitvoeringsfase (</w:t>
      </w:r>
      <w:r w:rsidDel="00056453">
        <w:t xml:space="preserve">fase </w:t>
      </w:r>
      <w:r w:rsidR="0028090E">
        <w:t>2)</w:t>
      </w:r>
      <w:r w:rsidDel="00056453">
        <w:t xml:space="preserve"> dien</w:t>
      </w:r>
      <w:r w:rsidR="003853B8">
        <w:t xml:space="preserve">t </w:t>
      </w:r>
      <w:r w:rsidR="0028090E">
        <w:t xml:space="preserve">het </w:t>
      </w:r>
      <w:proofErr w:type="spellStart"/>
      <w:r w:rsidR="0028090E">
        <w:t>UAVgc</w:t>
      </w:r>
      <w:proofErr w:type="spellEnd"/>
      <w:r w:rsidR="0028090E">
        <w:t xml:space="preserve"> contract</w:t>
      </w:r>
      <w:r w:rsidR="003853B8">
        <w:t xml:space="preserve"> gevolgd </w:t>
      </w:r>
      <w:r w:rsidR="0028090E">
        <w:t xml:space="preserve">te worden, </w:t>
      </w:r>
      <w:r w:rsidR="003853B8">
        <w:t xml:space="preserve">welke reeds in </w:t>
      </w:r>
      <w:r w:rsidR="0028090E">
        <w:t xml:space="preserve">bouwteamfase (fase 1) </w:t>
      </w:r>
      <w:r w:rsidR="00E337D9">
        <w:t>wordt opgesteld</w:t>
      </w:r>
      <w:r w:rsidR="003853B8">
        <w:t xml:space="preserve">. </w:t>
      </w:r>
    </w:p>
    <w:p w14:paraId="0F025E02" w14:textId="77777777" w:rsidR="0012480E" w:rsidDel="00056453" w:rsidRDefault="0012480E" w:rsidP="003853B8"/>
    <w:p w14:paraId="68DD229B" w14:textId="77777777" w:rsidR="00541BDC" w:rsidRDefault="00541BDC" w:rsidP="00711566"/>
    <w:p w14:paraId="068570C6" w14:textId="77777777" w:rsidR="00056453" w:rsidRDefault="00056453" w:rsidP="00711566"/>
    <w:p w14:paraId="484414F3" w14:textId="77777777" w:rsidR="00D21611" w:rsidRDefault="00D21611" w:rsidP="00D21611"/>
    <w:p w14:paraId="76E490E1" w14:textId="77777777" w:rsidR="00D21611" w:rsidRDefault="00D21611" w:rsidP="00711566"/>
    <w:p w14:paraId="39970971" w14:textId="77777777" w:rsidR="00BC1376" w:rsidRDefault="00BC1376" w:rsidP="001A01EE">
      <w:pPr>
        <w:rPr>
          <w:b/>
        </w:rPr>
      </w:pPr>
    </w:p>
    <w:p w14:paraId="7251F7B5" w14:textId="77777777" w:rsidR="0001136D" w:rsidRDefault="0001136D" w:rsidP="0001136D"/>
    <w:p w14:paraId="4D98DBC8" w14:textId="77777777" w:rsidR="00EB74F1" w:rsidRDefault="00EB74F1" w:rsidP="0001462B"/>
    <w:p w14:paraId="7C345966" w14:textId="77777777" w:rsidR="00BB020C" w:rsidRDefault="00BB020C" w:rsidP="0001462B"/>
    <w:p w14:paraId="7F56A4C6" w14:textId="77777777" w:rsidR="00BC1376" w:rsidRDefault="00BC1376" w:rsidP="0001462B"/>
    <w:p w14:paraId="39FC308C" w14:textId="77777777" w:rsidR="00BC1376" w:rsidRDefault="00BC1376" w:rsidP="0001462B"/>
    <w:sectPr w:rsidR="00BC1376" w:rsidSect="00C63BEE">
      <w:headerReference w:type="even" r:id="rId9"/>
      <w:headerReference w:type="default" r:id="rId10"/>
      <w:footerReference w:type="even" r:id="rId11"/>
      <w:footerReference w:type="default" r:id="rId12"/>
      <w:headerReference w:type="first" r:id="rId13"/>
      <w:footerReference w:type="first" r:id="rId14"/>
      <w:pgSz w:w="11906" w:h="16838"/>
      <w:pgMar w:top="209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7417A" w14:textId="77777777" w:rsidR="00AE4A68" w:rsidRDefault="00AE4A68" w:rsidP="00375321">
      <w:r>
        <w:separator/>
      </w:r>
    </w:p>
  </w:endnote>
  <w:endnote w:type="continuationSeparator" w:id="0">
    <w:p w14:paraId="12138709" w14:textId="77777777" w:rsidR="00AE4A68" w:rsidRDefault="00AE4A68"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Z: 3of 9 BarCode">
    <w:panose1 w:val="040200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D69E9" w14:textId="77777777" w:rsidR="00E337D9" w:rsidRDefault="00E337D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5952781"/>
      <w:docPartObj>
        <w:docPartGallery w:val="Page Numbers (Bottom of Page)"/>
        <w:docPartUnique/>
      </w:docPartObj>
    </w:sdtPr>
    <w:sdtEndPr/>
    <w:sdtContent>
      <w:sdt>
        <w:sdtPr>
          <w:id w:val="-1669238322"/>
          <w:docPartObj>
            <w:docPartGallery w:val="Page Numbers (Top of Page)"/>
            <w:docPartUnique/>
          </w:docPartObj>
        </w:sdtPr>
        <w:sdtEndPr/>
        <w:sdtContent>
          <w:p w14:paraId="25BE4694" w14:textId="77777777" w:rsidR="008E364B" w:rsidRDefault="008E364B" w:rsidP="00834086">
            <w:pPr>
              <w:pStyle w:val="Voettekst"/>
            </w:pPr>
          </w:p>
          <w:p w14:paraId="0FA66546" w14:textId="77777777" w:rsidR="008E364B" w:rsidRDefault="00834086" w:rsidP="00834086">
            <w:pPr>
              <w:pStyle w:val="Voettekst"/>
            </w:pPr>
            <w:r>
              <w:fldChar w:fldCharType="begin" w:fldLock="1"/>
            </w:r>
            <w:r w:rsidRPr="00C63BEE">
              <w:instrText xml:space="preserve"> mitRef REFNUMBER \* MERGEFORMAT </w:instrText>
            </w:r>
            <w:r>
              <w:fldChar w:fldCharType="separate"/>
            </w:r>
            <w:r w:rsidR="00422012">
              <w:rPr>
                <w:bCs/>
                <w:noProof/>
              </w:rPr>
              <w:t>CONCEPT</w:t>
            </w:r>
            <w:r>
              <w:fldChar w:fldCharType="end"/>
            </w:r>
          </w:p>
          <w:p w14:paraId="7D87E92C" w14:textId="77777777" w:rsidR="00834086" w:rsidRDefault="008E364B" w:rsidP="00834086">
            <w:pPr>
              <w:pStyle w:val="Voettekst"/>
            </w:pPr>
            <w:r>
              <w:fldChar w:fldCharType="begin" w:fldLock="1"/>
            </w:r>
            <w:r w:rsidRPr="008E364B">
              <w:instrText xml:space="preserve"> mitVV VV893AE1066B3A45D2A7F926AC48BCC55D \* MERGEFORMAT </w:instrText>
            </w:r>
            <w:r>
              <w:fldChar w:fldCharType="separate"/>
            </w:r>
            <w:r w:rsidR="00422012">
              <w:rPr>
                <w:bCs/>
              </w:rPr>
              <w:t>Samenwerking bouwteam</w:t>
            </w:r>
            <w:bookmarkStart w:id="0" w:name="_GoBack"/>
            <w:r w:rsidR="00422012">
              <w:rPr>
                <w:bCs/>
              </w:rPr>
              <w:t>fase</w:t>
            </w:r>
            <w:bookmarkEnd w:id="0"/>
            <w:r>
              <w:fldChar w:fldCharType="end"/>
            </w:r>
            <w:r>
              <w:tab/>
            </w:r>
            <w:r>
              <w:tab/>
            </w:r>
            <w:r w:rsidR="00C63BEE">
              <w:t xml:space="preserve">Pagina </w:t>
            </w:r>
            <w:r w:rsidR="00C63BEE">
              <w:rPr>
                <w:b/>
                <w:bCs/>
                <w:sz w:val="24"/>
                <w:szCs w:val="24"/>
              </w:rPr>
              <w:fldChar w:fldCharType="begin"/>
            </w:r>
            <w:r w:rsidR="00C63BEE">
              <w:rPr>
                <w:b/>
                <w:bCs/>
              </w:rPr>
              <w:instrText>PAGE</w:instrText>
            </w:r>
            <w:r w:rsidR="00C63BEE">
              <w:rPr>
                <w:b/>
                <w:bCs/>
                <w:sz w:val="24"/>
                <w:szCs w:val="24"/>
              </w:rPr>
              <w:fldChar w:fldCharType="separate"/>
            </w:r>
            <w:r w:rsidR="00065A21">
              <w:rPr>
                <w:b/>
                <w:bCs/>
                <w:noProof/>
              </w:rPr>
              <w:t>2</w:t>
            </w:r>
            <w:r w:rsidR="00C63BEE">
              <w:rPr>
                <w:b/>
                <w:bCs/>
                <w:sz w:val="24"/>
                <w:szCs w:val="24"/>
              </w:rPr>
              <w:fldChar w:fldCharType="end"/>
            </w:r>
            <w:r w:rsidR="00C63BEE">
              <w:t xml:space="preserve"> van </w:t>
            </w:r>
            <w:r w:rsidR="00C63BEE">
              <w:rPr>
                <w:b/>
                <w:bCs/>
                <w:sz w:val="24"/>
                <w:szCs w:val="24"/>
              </w:rPr>
              <w:fldChar w:fldCharType="begin"/>
            </w:r>
            <w:r w:rsidR="00C63BEE">
              <w:rPr>
                <w:b/>
                <w:bCs/>
              </w:rPr>
              <w:instrText>NUMPAGES</w:instrText>
            </w:r>
            <w:r w:rsidR="00C63BEE">
              <w:rPr>
                <w:b/>
                <w:bCs/>
                <w:sz w:val="24"/>
                <w:szCs w:val="24"/>
              </w:rPr>
              <w:fldChar w:fldCharType="separate"/>
            </w:r>
            <w:r w:rsidR="00065A21">
              <w:rPr>
                <w:b/>
                <w:bCs/>
                <w:noProof/>
              </w:rPr>
              <w:t>3</w:t>
            </w:r>
            <w:r w:rsidR="00C63BEE">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D63D5" w14:textId="77777777" w:rsidR="00E337D9" w:rsidRDefault="00E337D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4C070" w14:textId="77777777" w:rsidR="00AE4A68" w:rsidRDefault="00AE4A68" w:rsidP="00375321">
      <w:r>
        <w:separator/>
      </w:r>
    </w:p>
  </w:footnote>
  <w:footnote w:type="continuationSeparator" w:id="0">
    <w:p w14:paraId="271FFBB9" w14:textId="77777777" w:rsidR="00AE4A68" w:rsidRDefault="00AE4A68"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43014" w14:textId="77777777" w:rsidR="00E337D9" w:rsidRDefault="00E337D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7D00" w14:textId="77777777" w:rsidR="00375321" w:rsidRPr="00834086" w:rsidRDefault="00834086">
    <w:pPr>
      <w:pStyle w:val="Koptekst"/>
    </w:pPr>
    <w:r>
      <w:rPr>
        <w:noProof/>
      </w:rPr>
      <w:drawing>
        <wp:anchor distT="0" distB="0" distL="114300" distR="114300" simplePos="0" relativeHeight="251660800" behindDoc="0" locked="0" layoutInCell="1" allowOverlap="1" wp14:anchorId="5F0B69DF" wp14:editId="53E989FE">
          <wp:simplePos x="0" y="0"/>
          <wp:positionH relativeFrom="column">
            <wp:posOffset>76200</wp:posOffset>
          </wp:positionH>
          <wp:positionV relativeFrom="paragraph">
            <wp:posOffset>635</wp:posOffset>
          </wp:positionV>
          <wp:extent cx="2030095" cy="788035"/>
          <wp:effectExtent l="0" t="0" r="8255" b="0"/>
          <wp:wrapTopAndBottom/>
          <wp:docPr id="4" name="Afbeelding 4"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0095" cy="7880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35381" w14:textId="77777777" w:rsidR="00A940F6" w:rsidRDefault="00CC461A" w:rsidP="00834086">
    <w:pPr>
      <w:pStyle w:val="Koptekst"/>
      <w:tabs>
        <w:tab w:val="left" w:pos="1276"/>
      </w:tabs>
      <w:jc w:val="right"/>
    </w:pPr>
    <w:r w:rsidRPr="00F637EE">
      <w:rPr>
        <w:rFonts w:eastAsia="Verdana" w:cs="Arial"/>
        <w:noProof/>
        <w:szCs w:val="24"/>
      </w:rPr>
      <w:drawing>
        <wp:anchor distT="0" distB="0" distL="114300" distR="114300" simplePos="0" relativeHeight="251659776" behindDoc="1" locked="0" layoutInCell="1" allowOverlap="1" wp14:anchorId="415FCA63" wp14:editId="12E40E23">
          <wp:simplePos x="0" y="0"/>
          <wp:positionH relativeFrom="page">
            <wp:posOffset>720090</wp:posOffset>
          </wp:positionH>
          <wp:positionV relativeFrom="page">
            <wp:posOffset>360045</wp:posOffset>
          </wp:positionV>
          <wp:extent cx="2880000" cy="982800"/>
          <wp:effectExtent l="0" t="0" r="0" b="8255"/>
          <wp:wrapTopAndBottom/>
          <wp:docPr id="9" name="Afbeelding 9"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rotWithShape="1">
                  <a:blip r:embed="rId1">
                    <a:extLst>
                      <a:ext uri="{28A0092B-C50C-407E-A947-70E740481C1C}">
                        <a14:useLocalDpi xmlns:a14="http://schemas.microsoft.com/office/drawing/2010/main" val="0"/>
                      </a:ext>
                    </a:extLst>
                  </a:blip>
                  <a:srcRect l="7750" t="12041" r="7525" b="13760"/>
                  <a:stretch/>
                </pic:blipFill>
                <pic:spPr bwMode="auto">
                  <a:xfrm>
                    <a:off x="0" y="0"/>
                    <a:ext cx="2880000" cy="982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47728AC" w14:textId="77777777" w:rsidR="00C63BEE" w:rsidRDefault="00C5267F" w:rsidP="00834086">
    <w:pPr>
      <w:pStyle w:val="Koptekst"/>
      <w:jc w:val="right"/>
      <w:rPr>
        <w:rFonts w:ascii="Z: 3of 9 BarCode" w:hAnsi="Z: 3of 9 BarCode"/>
        <w:sz w:val="36"/>
        <w:szCs w:val="36"/>
      </w:rPr>
    </w:pPr>
    <w:r>
      <w:rPr>
        <w:rFonts w:ascii="Z: 3of 9 BarCode" w:hAnsi="Z: 3of 9 BarCode"/>
        <w:sz w:val="36"/>
        <w:szCs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2E0AC9"/>
    <w:multiLevelType w:val="hybridMultilevel"/>
    <w:tmpl w:val="E50A4F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1E24BA3"/>
    <w:multiLevelType w:val="hybridMultilevel"/>
    <w:tmpl w:val="C49E5A3E"/>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82151E"/>
    <w:multiLevelType w:val="hybridMultilevel"/>
    <w:tmpl w:val="63262C24"/>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89278E"/>
    <w:multiLevelType w:val="hybridMultilevel"/>
    <w:tmpl w:val="7D361BAA"/>
    <w:lvl w:ilvl="0" w:tplc="EC262742">
      <w:start w:val="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03C5FB4"/>
    <w:multiLevelType w:val="hybridMultilevel"/>
    <w:tmpl w:val="8EC47C22"/>
    <w:lvl w:ilvl="0" w:tplc="EC262742">
      <w:start w:val="1"/>
      <w:numFmt w:val="bullet"/>
      <w:lvlText w:val="-"/>
      <w:lvlJc w:val="left"/>
      <w:pPr>
        <w:ind w:left="1440" w:hanging="360"/>
      </w:pPr>
      <w:rPr>
        <w:rFonts w:ascii="Verdana" w:eastAsia="Times New Roman" w:hAnsi="Verdana" w:cs="Times New Roman" w:hint="default"/>
      </w:r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53842B7D"/>
    <w:multiLevelType w:val="hybridMultilevel"/>
    <w:tmpl w:val="4D5A0E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041DA5"/>
    <w:multiLevelType w:val="hybridMultilevel"/>
    <w:tmpl w:val="E8628C6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886192F"/>
    <w:multiLevelType w:val="hybridMultilevel"/>
    <w:tmpl w:val="D12C39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34A3DE5"/>
    <w:multiLevelType w:val="hybridMultilevel"/>
    <w:tmpl w:val="96941C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53C42B2"/>
    <w:multiLevelType w:val="hybridMultilevel"/>
    <w:tmpl w:val="C4B872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0"/>
  </w:num>
  <w:num w:numId="13">
    <w:abstractNumId w:val="17"/>
  </w:num>
  <w:num w:numId="14">
    <w:abstractNumId w:val="12"/>
  </w:num>
  <w:num w:numId="15">
    <w:abstractNumId w:val="15"/>
  </w:num>
  <w:num w:numId="16">
    <w:abstractNumId w:val="21"/>
  </w:num>
  <w:num w:numId="17">
    <w:abstractNumId w:val="14"/>
  </w:num>
  <w:num w:numId="18">
    <w:abstractNumId w:val="16"/>
  </w:num>
  <w:num w:numId="19">
    <w:abstractNumId w:val="11"/>
  </w:num>
  <w:num w:numId="20">
    <w:abstractNumId w:val="22"/>
  </w:num>
  <w:num w:numId="21">
    <w:abstractNumId w:val="24"/>
  </w:num>
  <w:num w:numId="22">
    <w:abstractNumId w:val="25"/>
  </w:num>
  <w:num w:numId="23">
    <w:abstractNumId w:val="19"/>
  </w:num>
  <w:num w:numId="24">
    <w:abstractNumId w:val="10"/>
  </w:num>
  <w:num w:numId="25">
    <w:abstractNumId w:val="2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mitXMLOut" w:val="&lt;?xml version=&quot;1.0&quot; encoding=&quot;UTF-8&quot; ?&gt;_x000d__x000a_&lt;MITOUTPUT&gt;&lt;Onderwerp id=&quot;VV893AE1066B3A45D2A7F926AC48BCC55D&quot; prop=&quot;onderwerp&quot; def=&quot;&quot; dst=&quot;0&quot; changed=&quot;true&quot; &gt;Samenwerking bouwteamfase&lt;/Onderwerp&gt;_x000d__x000a_&lt;Dossiernummer id=&quot;VVAB81C825117741669D36D9982FCD1E6C&quot; prop=&quot;stuk_doss.dossier_id&quot; def=&quot;&quot; dst=&quot;0&quot; changed=&quot;true&quot; &gt;xx&lt;/Dossiernummer&gt;_x000d__x000a_&lt;Datum id=&quot;VVA38B2F61A987406394225808669530FC&quot; prop=&quot;datum&quot; def=&quot;&quot; dst=&quot;0&quot; changed=&quot;true&quot; &gt;17 januari 2020&lt;/Datum&gt;_x000d__x000a_&lt;PROSA id=&quot;VV35CE7A6331B34ADDA70B01B69AF7DB21&quot; prop=&quot;KNM_LST_pros&quot; def=&quot;Provider=Microsoft.ACE.OLEDB.12.0;Data Source=x:\Bestandsuitwisseling\prosa.xlsx;Extended Properties=&amp;quot;Excel 8.0;HDR=Yes;IMEX=1&amp;quot;;Persist Security Info=False@PROSA~PROSA~Projectnummer, `Omschrijving subproject`~~Projectnummer&quot; dst=&quot;3&quot; changed=&quot;true&quot; &gt;xx&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107A14EA2BC94FB5954AFAD65E8358B2&lt;/GroupID&gt;&lt;GroupName&gt;Algemeen document&lt;/GroupName&gt;&lt;GroupDescription /&gt;&lt;GroupIndex&gt;0&lt;/GroupIndex&gt;&lt;GroupFields&gt;&lt;QuestionField&gt;&lt;FieldMask /&gt;&lt;FieldListSettings&gt;&lt;DisplayDirection&gt;Vertical&lt;/DisplayDirection&gt;&lt;/FieldListSettings&gt;&lt;FieldValues /&gt;&lt;FieldMerge&gt;false&lt;/FieldMerge&gt;&lt;FieldParent&gt;GR107A14EA2BC94FB5954AFAD65E8358B2&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 /&gt;&lt;FieldIndex&gt;0&lt;/FieldIndex&gt;&lt;FieldDescription /&gt;&lt;FieldName&gt;Onderwerp&lt;/FieldName&gt;&lt;FieldID&gt;VV893AE1066B3A45D2A7F926AC48BCC55D&lt;/FieldID&gt;&lt;FieldXpath /&gt;&lt;FieldXpathAlternatives /&gt;&lt;FieldLinkedProp /&gt;&lt;/QuestionField&gt;&lt;QuestionField&gt;&lt;FieldMask /&gt;&lt;FieldListSettings&gt;&lt;DisplayDirection&gt;Vertical&lt;/DisplayDirection&gt;&lt;/FieldListSettings&gt;&lt;FieldValues /&gt;&lt;FieldMerge&gt;false&lt;/FieldMerge&gt;&lt;FieldParent&gt;GR107A14EA2BC94FB5954AFAD65E8358B2&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1&lt;/FieldIndex&gt;&lt;FieldDescription /&gt;&lt;FieldName&gt;Datum&lt;/FieldName&gt;&lt;FieldID&gt;VVA38B2F61A987406394225808669530FC&lt;/FieldID&gt;&lt;FieldXpath /&gt;&lt;FieldXpathAlternatives /&gt;&lt;FieldLinkedProp /&gt;&lt;/QuestionField&gt;&lt;QuestionField&gt;&lt;FieldMask /&gt;&lt;FieldListSettings&gt;&lt;DisplayDirection&gt;Vertical&lt;/DisplayDirection&gt;&lt;/FieldListSettings&gt;&lt;FieldValues /&gt;&lt;FieldMerge&gt;false&lt;/FieldMerge&gt;&lt;FieldParent&gt;GR107A14EA2BC94FB5954AFAD65E8358B2&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2&lt;/FieldIndex&gt;&lt;FieldDescription /&gt;&lt;FieldName&gt;Dossiernummer&lt;/FieldName&gt;&lt;FieldID&gt;VVAB81C825117741669D36D9982FCD1E6C&lt;/FieldID&gt;&lt;FieldXpath /&gt;&lt;FieldXpathAlternatives /&gt;&lt;FieldLinkedProp /&gt;&lt;/QuestionField&gt;&lt;QuestionField&gt;&lt;FieldMask /&gt;&lt;FieldListSettings&gt;&lt;DisplayDirection&gt;Vertical&lt;/DisplayDirection&gt;&lt;/FieldListSettings&gt;&lt;FieldValues /&gt;&lt;FieldMerge&gt;false&lt;/FieldMerge&gt;&lt;FieldParent&gt;GR107A14EA2BC94FB5954AFAD65E8358B2&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3&lt;/FieldIndex&gt;&lt;FieldDescription /&gt;&lt;FieldName&gt;PROSA&lt;/FieldName&gt;&lt;FieldID&gt;VV35CE7A6331B34ADDA70B01B69AF7DB21&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3F0FC8B1CD54ADFBC6B0770FADE9A1F&lt;/ID&gt;_x000d__x000a_      &lt;PROMPT&gt;_x000d__x000a_        &lt;NLNL /&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93AE1066B3A45D2A7F926AC48BCC55D&lt;/ID&gt;_x000d__x000a_      &lt;PROMPT&gt;_x000d__x000a_        &lt;NLNL&gt;Onderwer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38B2F61A987406394225808669530FC&lt;/ID&gt;_x000d__x000a_      &lt;PROMPT&gt;_x000d__x000a_        &lt;NLNL&gt;Datum&lt;/NLNL&gt;_x000d__x000a_        &lt;NLBE /&gt;_x000d__x000a_        &lt;FRFR /&gt;_x000d__x000a_        &lt;FRBE /&gt;_x000d__x000a_        &lt;ENUS&gt;Datum&lt;/ENUS&gt;_x000d__x000a_        &lt;DEDE&gt;Datum&lt;/DEDE&gt;_x000d__x000a_        &lt;DADK /&gt;_x000d__x000a_        &lt;PLPL /&gt;_x000d__x000a_        &lt;SVSE /&gt;_x000d__x000a_        &lt;EN&gt;Datum&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B81C825117741669D36D9982FCD1E6C&lt;/ID&gt;_x000d__x000a_      &lt;PROMPT&gt;_x000d__x000a_        &lt;NLNL&gt;Dossiernummer&lt;/NLNL&gt;_x000d__x000a_        &lt;NLBE /&gt;_x000d__x000a_        &lt;FRFR /&gt;_x000d__x000a_        &lt;FRBE /&gt;_x000d__x000a_        &lt;ENUS&gt;Dossiernummer&lt;/ENUS&gt;_x000d__x000a_        &lt;DEDE&gt;Dossiernummer&lt;/DEDE&gt;_x000d__x000a_        &lt;DADK /&gt;_x000d__x000a_        &lt;PLPL /&gt;_x000d__x000a_        &lt;SVSE /&gt;_x000d__x000a_        &lt;EN&gt;Dossier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5CE7A6331B34ADDA70B01B69AF7DB21&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7B461D52F95247E98CFC5C7850660E3D&lt;/ID&gt;_x000d__x000a_      &lt;NAME&gt;_x000d__x000a_        &lt;NLNL&gt;Metagegevens&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107A14EA2BC94FB5954AFAD65E8358B2&lt;/ID&gt;_x000d__x000a_      &lt;NAME&gt;_x000d__x000a_        &lt;NLNL&gt;Algemeen document&lt;/NLNL&gt;_x000d__x000a_        &lt;NLBE /&gt;_x000d__x000a_        &lt;FRFR /&gt;_x000d__x000a_        &lt;FRBE /&gt;_x000d__x000a_        &lt;ENUS&gt;Algemeen intern document&lt;/ENUS&gt;_x000d__x000a_        &lt;DEDE&gt;Algemeen intern document&lt;/DEDE&gt;_x000d__x000a_        &lt;DADK /&gt;_x000d__x000a_        &lt;PLPL /&gt;_x000d__x000a_        &lt;SVSE /&gt;_x000d__x000a_        &lt;EN&gt;Algemeen intern document&lt;/EN&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75B2.png"/>
  </w:docVars>
  <w:rsids>
    <w:rsidRoot w:val="00422012"/>
    <w:rsid w:val="0001136D"/>
    <w:rsid w:val="0001462B"/>
    <w:rsid w:val="00016357"/>
    <w:rsid w:val="00022F45"/>
    <w:rsid w:val="000370E6"/>
    <w:rsid w:val="00046702"/>
    <w:rsid w:val="00056453"/>
    <w:rsid w:val="000638AE"/>
    <w:rsid w:val="00065A21"/>
    <w:rsid w:val="000E58A5"/>
    <w:rsid w:val="000F136D"/>
    <w:rsid w:val="000F67A0"/>
    <w:rsid w:val="001026DB"/>
    <w:rsid w:val="001221AF"/>
    <w:rsid w:val="0012480E"/>
    <w:rsid w:val="0015039D"/>
    <w:rsid w:val="001560AB"/>
    <w:rsid w:val="00181790"/>
    <w:rsid w:val="0019447B"/>
    <w:rsid w:val="001A01EE"/>
    <w:rsid w:val="001A0CE6"/>
    <w:rsid w:val="001A3188"/>
    <w:rsid w:val="001C222D"/>
    <w:rsid w:val="001F1E97"/>
    <w:rsid w:val="00224C2D"/>
    <w:rsid w:val="00244B17"/>
    <w:rsid w:val="00272D55"/>
    <w:rsid w:val="00274B3A"/>
    <w:rsid w:val="0028090E"/>
    <w:rsid w:val="0029354A"/>
    <w:rsid w:val="00294206"/>
    <w:rsid w:val="00295086"/>
    <w:rsid w:val="002E4981"/>
    <w:rsid w:val="002E5904"/>
    <w:rsid w:val="00300E1B"/>
    <w:rsid w:val="00320DAF"/>
    <w:rsid w:val="003218A1"/>
    <w:rsid w:val="003270E7"/>
    <w:rsid w:val="003459BD"/>
    <w:rsid w:val="00353E9A"/>
    <w:rsid w:val="0036238D"/>
    <w:rsid w:val="003677F8"/>
    <w:rsid w:val="00371603"/>
    <w:rsid w:val="00375321"/>
    <w:rsid w:val="003853B8"/>
    <w:rsid w:val="003A093B"/>
    <w:rsid w:val="003A0BE9"/>
    <w:rsid w:val="003A0E4F"/>
    <w:rsid w:val="003A4404"/>
    <w:rsid w:val="003B0211"/>
    <w:rsid w:val="003D6DF5"/>
    <w:rsid w:val="00422012"/>
    <w:rsid w:val="0043581B"/>
    <w:rsid w:val="00436CC1"/>
    <w:rsid w:val="00444CD0"/>
    <w:rsid w:val="004927B2"/>
    <w:rsid w:val="00492C5D"/>
    <w:rsid w:val="004A4E10"/>
    <w:rsid w:val="004E2D0B"/>
    <w:rsid w:val="004E4614"/>
    <w:rsid w:val="00521628"/>
    <w:rsid w:val="00523AD2"/>
    <w:rsid w:val="005308B8"/>
    <w:rsid w:val="00541BDC"/>
    <w:rsid w:val="00544F2B"/>
    <w:rsid w:val="00547354"/>
    <w:rsid w:val="00560734"/>
    <w:rsid w:val="00596B0D"/>
    <w:rsid w:val="005A2663"/>
    <w:rsid w:val="005B5986"/>
    <w:rsid w:val="005D6F2F"/>
    <w:rsid w:val="00640E30"/>
    <w:rsid w:val="00646F01"/>
    <w:rsid w:val="006473B8"/>
    <w:rsid w:val="00656FFD"/>
    <w:rsid w:val="00664BFF"/>
    <w:rsid w:val="00667824"/>
    <w:rsid w:val="00671090"/>
    <w:rsid w:val="00673574"/>
    <w:rsid w:val="00676E18"/>
    <w:rsid w:val="00692D0B"/>
    <w:rsid w:val="006B6198"/>
    <w:rsid w:val="006D298F"/>
    <w:rsid w:val="006D2D39"/>
    <w:rsid w:val="006D5EFD"/>
    <w:rsid w:val="006D71DB"/>
    <w:rsid w:val="00707A3B"/>
    <w:rsid w:val="00711566"/>
    <w:rsid w:val="00730A70"/>
    <w:rsid w:val="00775B7E"/>
    <w:rsid w:val="00782E08"/>
    <w:rsid w:val="00784255"/>
    <w:rsid w:val="00813173"/>
    <w:rsid w:val="00815CD7"/>
    <w:rsid w:val="00820F17"/>
    <w:rsid w:val="008335BB"/>
    <w:rsid w:val="00834086"/>
    <w:rsid w:val="00851239"/>
    <w:rsid w:val="008651F9"/>
    <w:rsid w:val="00872694"/>
    <w:rsid w:val="008758F7"/>
    <w:rsid w:val="00884E65"/>
    <w:rsid w:val="008D4343"/>
    <w:rsid w:val="008D73CD"/>
    <w:rsid w:val="008D7A78"/>
    <w:rsid w:val="008E364B"/>
    <w:rsid w:val="008E4585"/>
    <w:rsid w:val="008F5747"/>
    <w:rsid w:val="00907696"/>
    <w:rsid w:val="00926BC9"/>
    <w:rsid w:val="00926DDC"/>
    <w:rsid w:val="00940D8D"/>
    <w:rsid w:val="00951FDC"/>
    <w:rsid w:val="00963093"/>
    <w:rsid w:val="00980429"/>
    <w:rsid w:val="009813D6"/>
    <w:rsid w:val="0098231D"/>
    <w:rsid w:val="0098714D"/>
    <w:rsid w:val="00993467"/>
    <w:rsid w:val="009C0DF5"/>
    <w:rsid w:val="009F1547"/>
    <w:rsid w:val="00A0454E"/>
    <w:rsid w:val="00A940F6"/>
    <w:rsid w:val="00AA25F3"/>
    <w:rsid w:val="00AB596A"/>
    <w:rsid w:val="00AE442E"/>
    <w:rsid w:val="00AE4A68"/>
    <w:rsid w:val="00AF576B"/>
    <w:rsid w:val="00B25D4D"/>
    <w:rsid w:val="00B33977"/>
    <w:rsid w:val="00B61CF3"/>
    <w:rsid w:val="00B633D2"/>
    <w:rsid w:val="00B753C5"/>
    <w:rsid w:val="00B82AA9"/>
    <w:rsid w:val="00BB020C"/>
    <w:rsid w:val="00BC1376"/>
    <w:rsid w:val="00BD657C"/>
    <w:rsid w:val="00C12385"/>
    <w:rsid w:val="00C42AA6"/>
    <w:rsid w:val="00C5267F"/>
    <w:rsid w:val="00C61A65"/>
    <w:rsid w:val="00C63BEE"/>
    <w:rsid w:val="00C73B44"/>
    <w:rsid w:val="00C76622"/>
    <w:rsid w:val="00CA5D5A"/>
    <w:rsid w:val="00CA6B35"/>
    <w:rsid w:val="00CB4761"/>
    <w:rsid w:val="00CC44C9"/>
    <w:rsid w:val="00CC461A"/>
    <w:rsid w:val="00CC637A"/>
    <w:rsid w:val="00CD36CD"/>
    <w:rsid w:val="00CF1EEE"/>
    <w:rsid w:val="00CF44DE"/>
    <w:rsid w:val="00CF7503"/>
    <w:rsid w:val="00D21611"/>
    <w:rsid w:val="00D647D5"/>
    <w:rsid w:val="00D66F96"/>
    <w:rsid w:val="00D73F77"/>
    <w:rsid w:val="00D846B9"/>
    <w:rsid w:val="00DB22FA"/>
    <w:rsid w:val="00DB3BEF"/>
    <w:rsid w:val="00DC1A0B"/>
    <w:rsid w:val="00DE5391"/>
    <w:rsid w:val="00E058EF"/>
    <w:rsid w:val="00E24186"/>
    <w:rsid w:val="00E334D7"/>
    <w:rsid w:val="00E337D9"/>
    <w:rsid w:val="00E42504"/>
    <w:rsid w:val="00E42D5F"/>
    <w:rsid w:val="00E43D2B"/>
    <w:rsid w:val="00E533C2"/>
    <w:rsid w:val="00E6408D"/>
    <w:rsid w:val="00EA75AB"/>
    <w:rsid w:val="00EB37CC"/>
    <w:rsid w:val="00EB74F1"/>
    <w:rsid w:val="00EC394B"/>
    <w:rsid w:val="00EE0C4C"/>
    <w:rsid w:val="00F320F2"/>
    <w:rsid w:val="00F37003"/>
    <w:rsid w:val="00F405E9"/>
    <w:rsid w:val="00F55481"/>
    <w:rsid w:val="00F57F51"/>
    <w:rsid w:val="00F7580C"/>
    <w:rsid w:val="00F83D09"/>
    <w:rsid w:val="00F854C1"/>
    <w:rsid w:val="00FB1639"/>
    <w:rsid w:val="00FD57DD"/>
    <w:rsid w:val="00FF40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B9D5DDF"/>
  <w15:docId w15:val="{8985DCA0-8701-4125-B1B2-401ECCAF4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422012"/>
    <w:rPr>
      <w:rFonts w:ascii="Verdana" w:hAnsi="Verdan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422012"/>
    <w:pPr>
      <w:spacing w:line="200" w:lineRule="exact"/>
      <w:ind w:left="1503" w:hanging="1503"/>
    </w:pPr>
  </w:style>
  <w:style w:type="character" w:customStyle="1" w:styleId="BriefGegevensVariabel">
    <w:name w:val="BriefGegevensVariabel"/>
    <w:basedOn w:val="Standaardalinea-lettertype"/>
    <w:rsid w:val="00422012"/>
    <w:rPr>
      <w:rFonts w:ascii="Verdana" w:hAnsi="Verdana"/>
      <w:sz w:val="20"/>
    </w:rPr>
  </w:style>
  <w:style w:type="character" w:customStyle="1" w:styleId="BriefGegevensVast">
    <w:name w:val="BriefGegevensVast"/>
    <w:rsid w:val="00422012"/>
    <w:rPr>
      <w:rFonts w:ascii="Arial" w:hAnsi="Arial"/>
      <w:sz w:val="14"/>
    </w:rPr>
  </w:style>
  <w:style w:type="paragraph" w:styleId="Koptekst">
    <w:name w:val="header"/>
    <w:basedOn w:val="Standaard"/>
    <w:link w:val="KoptekstChar"/>
    <w:rsid w:val="00422012"/>
    <w:pPr>
      <w:tabs>
        <w:tab w:val="center" w:pos="4536"/>
        <w:tab w:val="right" w:pos="9072"/>
      </w:tabs>
    </w:pPr>
    <w:rPr>
      <w:sz w:val="18"/>
    </w:rPr>
  </w:style>
  <w:style w:type="character" w:styleId="Paginanummer">
    <w:name w:val="page number"/>
    <w:basedOn w:val="Standaardalinea-lettertype"/>
    <w:rsid w:val="00422012"/>
  </w:style>
  <w:style w:type="paragraph" w:customStyle="1" w:styleId="StandaardMinuut">
    <w:name w:val="StandaardMinuut"/>
    <w:basedOn w:val="Koptekst"/>
    <w:rsid w:val="00422012"/>
    <w:pPr>
      <w:tabs>
        <w:tab w:val="clear" w:pos="4536"/>
        <w:tab w:val="clear" w:pos="9072"/>
      </w:tabs>
      <w:ind w:left="5812"/>
    </w:pPr>
  </w:style>
  <w:style w:type="table" w:styleId="Tabelraster">
    <w:name w:val="Table Grid"/>
    <w:basedOn w:val="Standaardtabel"/>
    <w:rsid w:val="00422012"/>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422012"/>
    <w:pPr>
      <w:tabs>
        <w:tab w:val="center" w:pos="4536"/>
        <w:tab w:val="right" w:pos="9072"/>
      </w:tabs>
    </w:pPr>
  </w:style>
  <w:style w:type="character" w:styleId="Hyperlink">
    <w:name w:val="Hyperlink"/>
    <w:basedOn w:val="Standaardalinea-lettertype"/>
    <w:rsid w:val="00375321"/>
    <w:rPr>
      <w:color w:val="0000FF"/>
      <w:u w:val="single"/>
    </w:rPr>
  </w:style>
  <w:style w:type="character" w:customStyle="1" w:styleId="VoettekstChar">
    <w:name w:val="Voettekst Char"/>
    <w:basedOn w:val="Standaardalinea-lettertype"/>
    <w:link w:val="Voettekst"/>
    <w:rsid w:val="00C63BEE"/>
    <w:rPr>
      <w:rFonts w:ascii="Verdana" w:hAnsi="Verdana"/>
    </w:rPr>
  </w:style>
  <w:style w:type="paragraph" w:styleId="Ballontekst">
    <w:name w:val="Balloon Text"/>
    <w:basedOn w:val="Standaard"/>
    <w:link w:val="BallontekstChar"/>
    <w:rsid w:val="00834086"/>
    <w:rPr>
      <w:rFonts w:ascii="Tahoma" w:hAnsi="Tahoma" w:cs="Tahoma"/>
      <w:sz w:val="16"/>
      <w:szCs w:val="16"/>
    </w:rPr>
  </w:style>
  <w:style w:type="character" w:customStyle="1" w:styleId="BallontekstChar">
    <w:name w:val="Ballontekst Char"/>
    <w:basedOn w:val="Standaardalinea-lettertype"/>
    <w:link w:val="Ballontekst"/>
    <w:rsid w:val="00834086"/>
    <w:rPr>
      <w:rFonts w:ascii="Tahoma" w:hAnsi="Tahoma" w:cs="Tahoma"/>
      <w:sz w:val="16"/>
      <w:szCs w:val="16"/>
      <w:lang w:val="nl"/>
    </w:rPr>
  </w:style>
  <w:style w:type="character" w:customStyle="1" w:styleId="KoptekstChar">
    <w:name w:val="Koptekst Char"/>
    <w:basedOn w:val="Standaardalinea-lettertype"/>
    <w:link w:val="Koptekst"/>
    <w:rsid w:val="00CF1EEE"/>
    <w:rPr>
      <w:rFonts w:ascii="Verdana" w:hAnsi="Verdana"/>
      <w:sz w:val="18"/>
    </w:rPr>
  </w:style>
  <w:style w:type="paragraph" w:styleId="Lijstalinea">
    <w:name w:val="List Paragraph"/>
    <w:basedOn w:val="Standaard"/>
    <w:uiPriority w:val="34"/>
    <w:qFormat/>
    <w:rsid w:val="00815CD7"/>
    <w:pPr>
      <w:ind w:left="720"/>
      <w:contextualSpacing/>
    </w:pPr>
  </w:style>
  <w:style w:type="paragraph" w:styleId="Tekstopmerking">
    <w:name w:val="annotation text"/>
    <w:basedOn w:val="Standaard"/>
    <w:link w:val="TekstopmerkingChar"/>
    <w:unhideWhenUsed/>
    <w:rsid w:val="0036238D"/>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rsid w:val="0036238D"/>
    <w:rPr>
      <w:rFonts w:asciiTheme="minorHAnsi" w:eastAsiaTheme="minorHAnsi" w:hAnsiTheme="minorHAnsi" w:cstheme="minorBidi"/>
      <w:lang w:eastAsia="en-US"/>
    </w:rPr>
  </w:style>
  <w:style w:type="character" w:customStyle="1" w:styleId="fontstyle01">
    <w:name w:val="fontstyle01"/>
    <w:basedOn w:val="Standaardalinea-lettertype"/>
    <w:rsid w:val="0029354A"/>
    <w:rPr>
      <w:rFonts w:ascii="Verdana" w:hAnsi="Verdana" w:hint="default"/>
      <w:b w:val="0"/>
      <w:bCs w:val="0"/>
      <w:i w:val="0"/>
      <w:iCs w:val="0"/>
      <w:color w:val="000000"/>
      <w:sz w:val="18"/>
      <w:szCs w:val="18"/>
    </w:rPr>
  </w:style>
  <w:style w:type="character" w:styleId="Verwijzingopmerking">
    <w:name w:val="annotation reference"/>
    <w:basedOn w:val="Standaardalinea-lettertype"/>
    <w:semiHidden/>
    <w:unhideWhenUsed/>
    <w:rsid w:val="002E4981"/>
    <w:rPr>
      <w:sz w:val="16"/>
      <w:szCs w:val="16"/>
    </w:rPr>
  </w:style>
  <w:style w:type="paragraph" w:styleId="Onderwerpvanopmerking">
    <w:name w:val="annotation subject"/>
    <w:basedOn w:val="Tekstopmerking"/>
    <w:next w:val="Tekstopmerking"/>
    <w:link w:val="OnderwerpvanopmerkingChar"/>
    <w:semiHidden/>
    <w:unhideWhenUsed/>
    <w:rsid w:val="002E4981"/>
    <w:rPr>
      <w:rFonts w:ascii="Verdana" w:eastAsia="Times New Roman" w:hAnsi="Verdana" w:cs="Times New Roman"/>
      <w:b/>
      <w:bCs/>
      <w:lang w:eastAsia="nl-NL"/>
    </w:rPr>
  </w:style>
  <w:style w:type="character" w:customStyle="1" w:styleId="OnderwerpvanopmerkingChar">
    <w:name w:val="Onderwerp van opmerking Char"/>
    <w:basedOn w:val="TekstopmerkingChar"/>
    <w:link w:val="Onderwerpvanopmerking"/>
    <w:semiHidden/>
    <w:rsid w:val="002E4981"/>
    <w:rPr>
      <w:rFonts w:ascii="Verdana" w:eastAsiaTheme="minorHAnsi" w:hAnsi="Verdana"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974228">
      <w:bodyDiv w:val="1"/>
      <w:marLeft w:val="0"/>
      <w:marRight w:val="0"/>
      <w:marTop w:val="0"/>
      <w:marBottom w:val="0"/>
      <w:divBdr>
        <w:top w:val="none" w:sz="0" w:space="0" w:color="auto"/>
        <w:left w:val="none" w:sz="0" w:space="0" w:color="auto"/>
        <w:bottom w:val="none" w:sz="0" w:space="0" w:color="auto"/>
        <w:right w:val="none" w:sz="0" w:space="0" w:color="auto"/>
      </w:divBdr>
    </w:div>
    <w:div w:id="986934385">
      <w:bodyDiv w:val="1"/>
      <w:marLeft w:val="0"/>
      <w:marRight w:val="0"/>
      <w:marTop w:val="0"/>
      <w:marBottom w:val="0"/>
      <w:divBdr>
        <w:top w:val="none" w:sz="0" w:space="0" w:color="auto"/>
        <w:left w:val="none" w:sz="0" w:space="0" w:color="auto"/>
        <w:bottom w:val="none" w:sz="0" w:space="0" w:color="auto"/>
        <w:right w:val="none" w:sz="0" w:space="0" w:color="auto"/>
      </w:divBdr>
    </w:div>
    <w:div w:id="1019507830">
      <w:bodyDiv w:val="1"/>
      <w:marLeft w:val="0"/>
      <w:marRight w:val="0"/>
      <w:marTop w:val="0"/>
      <w:marBottom w:val="0"/>
      <w:divBdr>
        <w:top w:val="none" w:sz="0" w:space="0" w:color="auto"/>
        <w:left w:val="none" w:sz="0" w:space="0" w:color="auto"/>
        <w:bottom w:val="none" w:sz="0" w:space="0" w:color="auto"/>
        <w:right w:val="none" w:sz="0" w:space="0" w:color="auto"/>
      </w:divBdr>
    </w:div>
    <w:div w:id="1155268754">
      <w:bodyDiv w:val="1"/>
      <w:marLeft w:val="0"/>
      <w:marRight w:val="0"/>
      <w:marTop w:val="0"/>
      <w:marBottom w:val="0"/>
      <w:divBdr>
        <w:top w:val="none" w:sz="0" w:space="0" w:color="auto"/>
        <w:left w:val="none" w:sz="0" w:space="0" w:color="auto"/>
        <w:bottom w:val="none" w:sz="0" w:space="0" w:color="auto"/>
        <w:right w:val="none" w:sz="0" w:space="0" w:color="auto"/>
      </w:divBdr>
    </w:div>
    <w:div w:id="1217815587">
      <w:bodyDiv w:val="1"/>
      <w:marLeft w:val="0"/>
      <w:marRight w:val="0"/>
      <w:marTop w:val="0"/>
      <w:marBottom w:val="0"/>
      <w:divBdr>
        <w:top w:val="none" w:sz="0" w:space="0" w:color="auto"/>
        <w:left w:val="none" w:sz="0" w:space="0" w:color="auto"/>
        <w:bottom w:val="none" w:sz="0" w:space="0" w:color="auto"/>
        <w:right w:val="none" w:sz="0" w:space="0" w:color="auto"/>
      </w:divBdr>
    </w:div>
    <w:div w:id="1300693349">
      <w:bodyDiv w:val="1"/>
      <w:marLeft w:val="0"/>
      <w:marRight w:val="0"/>
      <w:marTop w:val="0"/>
      <w:marBottom w:val="0"/>
      <w:divBdr>
        <w:top w:val="none" w:sz="0" w:space="0" w:color="auto"/>
        <w:left w:val="none" w:sz="0" w:space="0" w:color="auto"/>
        <w:bottom w:val="none" w:sz="0" w:space="0" w:color="auto"/>
        <w:right w:val="none" w:sz="0" w:space="0" w:color="auto"/>
      </w:divBdr>
    </w:div>
    <w:div w:id="1603339116">
      <w:bodyDiv w:val="1"/>
      <w:marLeft w:val="0"/>
      <w:marRight w:val="0"/>
      <w:marTop w:val="0"/>
      <w:marBottom w:val="0"/>
      <w:divBdr>
        <w:top w:val="none" w:sz="0" w:space="0" w:color="auto"/>
        <w:left w:val="none" w:sz="0" w:space="0" w:color="auto"/>
        <w:bottom w:val="none" w:sz="0" w:space="0" w:color="auto"/>
        <w:right w:val="none" w:sz="0" w:space="0" w:color="auto"/>
      </w:divBdr>
    </w:div>
    <w:div w:id="211821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ADAEB-AC02-4BAD-8770-3CBF71441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C2CE7DFD.dotm</Template>
  <TotalTime>366</TotalTime>
  <Pages>3</Pages>
  <Words>893</Words>
  <Characters>5290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6171</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Samenwerking bouwteamfase</dc:subject>
  <dc:creator>Gert Hartog</dc:creator>
  <cp:lastModifiedBy>Ahmed, Usman</cp:lastModifiedBy>
  <cp:revision>14</cp:revision>
  <dcterms:created xsi:type="dcterms:W3CDTF">2020-11-13T15:55:00Z</dcterms:created>
  <dcterms:modified xsi:type="dcterms:W3CDTF">2021-02-19T10:56:00Z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stuk_doss.dossier_id">
    <vt:lpwstr>xx</vt:lpwstr>
  </property>
  <property fmtid="{D5CDD505-2E9C-101B-9397-08002B2CF9AE}" pid="4" name="datum">
    <vt:lpwstr>17 januari 2020</vt:lpwstr>
  </property>
  <property fmtid="{D5CDD505-2E9C-101B-9397-08002B2CF9AE}" pid="5" name="KNM_LST_pros">
    <vt:lpwstr>xx</vt:lpwstr>
  </property>
</Properties>
</file>